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25"/>
        <w:tblW w:w="5000" w:type="pct"/>
        <w:tblLook w:val="00A0" w:firstRow="1" w:lastRow="0" w:firstColumn="1" w:lastColumn="0" w:noHBand="0" w:noVBand="0"/>
      </w:tblPr>
      <w:tblGrid>
        <w:gridCol w:w="15615"/>
      </w:tblGrid>
      <w:tr w:rsidR="004A784D" w:rsidRPr="0077525F" w:rsidTr="004A784D">
        <w:trPr>
          <w:trHeight w:val="2880"/>
        </w:trPr>
        <w:tc>
          <w:tcPr>
            <w:tcW w:w="5000" w:type="pct"/>
          </w:tcPr>
          <w:p w:rsidR="004A784D" w:rsidRPr="006274EE" w:rsidRDefault="004A784D" w:rsidP="00C95C64">
            <w:pPr>
              <w:pStyle w:val="SemEspaamento"/>
              <w:jc w:val="center"/>
              <w:rPr>
                <w:rFonts w:ascii="Cambria" w:hAnsi="Cambria"/>
                <w:caps/>
                <w:lang w:val="pt-BR"/>
              </w:rPr>
            </w:pPr>
          </w:p>
          <w:p w:rsidR="004A784D" w:rsidRPr="0077525F" w:rsidRDefault="004A784D" w:rsidP="00C95C64"/>
          <w:p w:rsidR="004A784D" w:rsidRPr="0077525F" w:rsidRDefault="004A784D" w:rsidP="00C95C64"/>
          <w:p w:rsidR="004A784D" w:rsidRPr="0077525F" w:rsidRDefault="004A784D" w:rsidP="00C95C64"/>
          <w:p w:rsidR="004A784D" w:rsidRPr="0077525F" w:rsidRDefault="004A784D" w:rsidP="00C95C64"/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"/>
              <w:gridCol w:w="2268"/>
              <w:gridCol w:w="4857"/>
              <w:gridCol w:w="2552"/>
              <w:gridCol w:w="3546"/>
            </w:tblGrid>
            <w:tr w:rsidR="004A784D" w:rsidTr="00C95C64">
              <w:trPr>
                <w:jc w:val="center"/>
              </w:trPr>
              <w:tc>
                <w:tcPr>
                  <w:tcW w:w="9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A784D" w:rsidRDefault="004A784D" w:rsidP="0030787E">
                  <w:pPr>
                    <w:framePr w:hSpace="141" w:wrap="around" w:vAnchor="page" w:hAnchor="margin" w:xAlign="center" w:y="925"/>
                    <w:spacing w:before="0" w:after="0"/>
                    <w:rPr>
                      <w:sz w:val="1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A784D" w:rsidRDefault="004A784D" w:rsidP="0030787E">
                  <w:pPr>
                    <w:framePr w:hSpace="141" w:wrap="around" w:vAnchor="page" w:hAnchor="margin" w:xAlign="center" w:y="925"/>
                    <w:rPr>
                      <w:sz w:val="1"/>
                    </w:rPr>
                  </w:pPr>
                </w:p>
              </w:tc>
              <w:tc>
                <w:tcPr>
                  <w:tcW w:w="4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A784D" w:rsidRDefault="004A784D" w:rsidP="0030787E">
                  <w:pPr>
                    <w:framePr w:hSpace="141" w:wrap="around" w:vAnchor="page" w:hAnchor="margin" w:xAlign="center" w:y="925"/>
                    <w:rPr>
                      <w:sz w:val="1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A784D" w:rsidRDefault="004A784D" w:rsidP="0030787E">
                  <w:pPr>
                    <w:framePr w:hSpace="141" w:wrap="around" w:vAnchor="page" w:hAnchor="margin" w:xAlign="center" w:y="925"/>
                    <w:rPr>
                      <w:sz w:val="1"/>
                    </w:rPr>
                  </w:pPr>
                </w:p>
              </w:tc>
              <w:tc>
                <w:tcPr>
                  <w:tcW w:w="35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A784D" w:rsidRDefault="004A784D" w:rsidP="0030787E">
                  <w:pPr>
                    <w:framePr w:hSpace="141" w:wrap="around" w:vAnchor="page" w:hAnchor="margin" w:xAlign="center" w:y="925"/>
                    <w:rPr>
                      <w:sz w:val="1"/>
                    </w:rPr>
                  </w:pPr>
                </w:p>
              </w:tc>
            </w:tr>
          </w:tbl>
          <w:p w:rsidR="004A784D" w:rsidRPr="0077525F" w:rsidRDefault="004A784D" w:rsidP="00C95C64">
            <w:pPr>
              <w:jc w:val="center"/>
            </w:pPr>
          </w:p>
        </w:tc>
      </w:tr>
      <w:tr w:rsidR="004A784D" w:rsidRPr="002D7324" w:rsidTr="004A784D">
        <w:trPr>
          <w:trHeight w:val="106"/>
        </w:trPr>
        <w:tc>
          <w:tcPr>
            <w:tcW w:w="5000" w:type="pct"/>
            <w:vAlign w:val="center"/>
          </w:tcPr>
          <w:p w:rsidR="004A784D" w:rsidRPr="002D7324" w:rsidRDefault="004A784D" w:rsidP="00C95C64">
            <w:pPr>
              <w:rPr>
                <w:b/>
                <w:bCs/>
                <w:sz w:val="36"/>
                <w:szCs w:val="36"/>
              </w:rPr>
            </w:pPr>
          </w:p>
          <w:p w:rsidR="004A784D" w:rsidRPr="002D7324" w:rsidRDefault="004A784D" w:rsidP="00C95C64">
            <w:pPr>
              <w:rPr>
                <w:b/>
                <w:bCs/>
                <w:sz w:val="36"/>
                <w:szCs w:val="36"/>
              </w:rPr>
            </w:pPr>
          </w:p>
          <w:p w:rsidR="004A784D" w:rsidRDefault="004A784D" w:rsidP="00C95C64">
            <w:pPr>
              <w:ind w:left="2832"/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Especificação de Interface </w:t>
            </w:r>
            <w:proofErr w:type="spellStart"/>
            <w:r w:rsidR="00077210">
              <w:rPr>
                <w:b/>
                <w:sz w:val="36"/>
                <w:szCs w:val="36"/>
              </w:rPr>
              <w:t>Assinador</w:t>
            </w:r>
            <w:proofErr w:type="spellEnd"/>
            <w:r w:rsidR="00D17FA1">
              <w:rPr>
                <w:b/>
                <w:sz w:val="36"/>
                <w:szCs w:val="36"/>
              </w:rPr>
              <w:t xml:space="preserve"> – EI</w:t>
            </w:r>
            <w:r w:rsidR="00077210">
              <w:rPr>
                <w:b/>
                <w:sz w:val="36"/>
                <w:szCs w:val="36"/>
              </w:rPr>
              <w:t>005</w:t>
            </w:r>
            <w:r w:rsidR="00D84505" w:rsidRPr="00D84505">
              <w:rPr>
                <w:b/>
                <w:sz w:val="36"/>
                <w:szCs w:val="36"/>
              </w:rPr>
              <w:t xml:space="preserve"> </w:t>
            </w:r>
            <w:r w:rsidR="00D17FA1">
              <w:rPr>
                <w:b/>
                <w:sz w:val="36"/>
                <w:szCs w:val="36"/>
              </w:rPr>
              <w:t>–</w:t>
            </w:r>
            <w:r w:rsidR="00D84505" w:rsidRPr="00D84505">
              <w:rPr>
                <w:b/>
                <w:sz w:val="36"/>
                <w:szCs w:val="36"/>
              </w:rPr>
              <w:t xml:space="preserve"> </w:t>
            </w:r>
            <w:r w:rsidR="00077210">
              <w:rPr>
                <w:b/>
                <w:sz w:val="36"/>
                <w:szCs w:val="36"/>
              </w:rPr>
              <w:t>Assinar Documento</w:t>
            </w:r>
          </w:p>
          <w:p w:rsidR="004A784D" w:rsidRDefault="004A784D" w:rsidP="0030787E">
            <w:pPr>
              <w:rPr>
                <w:b/>
                <w:sz w:val="36"/>
                <w:szCs w:val="36"/>
              </w:rPr>
            </w:pPr>
            <w:bookmarkStart w:id="0" w:name="_GoBack"/>
            <w:bookmarkEnd w:id="0"/>
          </w:p>
          <w:p w:rsidR="004A784D" w:rsidRPr="002D7324" w:rsidRDefault="004A784D" w:rsidP="00C95C64">
            <w:pPr>
              <w:ind w:left="2832"/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Versão 1</w:t>
            </w:r>
            <w:r w:rsidRPr="002D7324">
              <w:rPr>
                <w:b/>
                <w:sz w:val="36"/>
                <w:szCs w:val="36"/>
              </w:rPr>
              <w:t>.</w:t>
            </w:r>
            <w:r w:rsidR="00D84505">
              <w:rPr>
                <w:b/>
                <w:sz w:val="36"/>
                <w:szCs w:val="36"/>
              </w:rPr>
              <w:t>0</w:t>
            </w:r>
          </w:p>
          <w:p w:rsidR="004A784D" w:rsidRPr="002D7324" w:rsidRDefault="004A784D" w:rsidP="00C95C64">
            <w:pPr>
              <w:pStyle w:val="SemEspaamento"/>
              <w:jc w:val="center"/>
              <w:rPr>
                <w:rFonts w:ascii="Cambria" w:hAnsi="Cambria"/>
                <w:sz w:val="80"/>
                <w:szCs w:val="80"/>
                <w:lang w:val="pt-BR"/>
              </w:rPr>
            </w:pPr>
          </w:p>
        </w:tc>
      </w:tr>
    </w:tbl>
    <w:p w:rsidR="006C7BD8" w:rsidRDefault="006C7BD8"/>
    <w:tbl>
      <w:tblPr>
        <w:tblpPr w:leftFromText="141" w:rightFromText="141" w:vertAnchor="page" w:horzAnchor="margin" w:tblpY="925"/>
        <w:tblW w:w="5000" w:type="pct"/>
        <w:tblLook w:val="00A0" w:firstRow="1" w:lastRow="0" w:firstColumn="1" w:lastColumn="0" w:noHBand="0" w:noVBand="0"/>
      </w:tblPr>
      <w:tblGrid>
        <w:gridCol w:w="15615"/>
      </w:tblGrid>
      <w:tr w:rsidR="00B73601" w:rsidTr="00FB3F97">
        <w:trPr>
          <w:trHeight w:val="2880"/>
        </w:trPr>
        <w:tc>
          <w:tcPr>
            <w:tcW w:w="5000" w:type="pct"/>
          </w:tcPr>
          <w:p w:rsidR="00B73601" w:rsidRPr="0077525F" w:rsidRDefault="00B73601" w:rsidP="00B73601">
            <w:pPr>
              <w:jc w:val="center"/>
            </w:pPr>
          </w:p>
        </w:tc>
      </w:tr>
      <w:tr w:rsidR="00B73601" w:rsidRPr="00DB2AB9" w:rsidTr="004A784D">
        <w:trPr>
          <w:trHeight w:val="80"/>
        </w:trPr>
        <w:tc>
          <w:tcPr>
            <w:tcW w:w="5000" w:type="pct"/>
            <w:vAlign w:val="center"/>
          </w:tcPr>
          <w:p w:rsidR="00B73601" w:rsidRPr="009778DB" w:rsidRDefault="00B73601" w:rsidP="00B73601">
            <w:pPr>
              <w:pStyle w:val="SemEspaamento"/>
              <w:rPr>
                <w:lang w:val="pt-BR"/>
              </w:rPr>
            </w:pPr>
          </w:p>
        </w:tc>
      </w:tr>
      <w:tr w:rsidR="00B73601" w:rsidRPr="0096672B" w:rsidTr="00FB3F97">
        <w:trPr>
          <w:trHeight w:val="360"/>
        </w:trPr>
        <w:tc>
          <w:tcPr>
            <w:tcW w:w="5000" w:type="pct"/>
            <w:vAlign w:val="center"/>
          </w:tcPr>
          <w:p w:rsidR="00B73601" w:rsidRPr="009778DB" w:rsidRDefault="00B73601" w:rsidP="00B73601">
            <w:pPr>
              <w:pStyle w:val="SemEspaamento"/>
              <w:jc w:val="center"/>
              <w:rPr>
                <w:b/>
                <w:bCs/>
                <w:lang w:val="pt-BR"/>
              </w:rPr>
            </w:pPr>
            <w:r w:rsidRPr="00387F5A">
              <w:rPr>
                <w:b/>
                <w:bCs/>
                <w:sz w:val="28"/>
                <w:szCs w:val="28"/>
                <w:lang w:val="pt-BR"/>
              </w:rPr>
              <w:lastRenderedPageBreak/>
              <w:t>Histórico de Revisões</w:t>
            </w:r>
          </w:p>
        </w:tc>
      </w:tr>
      <w:tr w:rsidR="00B73601" w:rsidRPr="001C2B6B" w:rsidTr="00FB3F97">
        <w:trPr>
          <w:trHeight w:val="360"/>
        </w:trPr>
        <w:tc>
          <w:tcPr>
            <w:tcW w:w="5000" w:type="pct"/>
            <w:vAlign w:val="center"/>
          </w:tcPr>
          <w:tbl>
            <w:tblPr>
              <w:tblStyle w:val="Tabelacomgrade"/>
              <w:tblpPr w:leftFromText="141" w:rightFromText="141" w:vertAnchor="page" w:horzAnchor="margin" w:tblpXSpec="center" w:tblpY="106"/>
              <w:tblW w:w="12510" w:type="dxa"/>
              <w:tblLook w:val="04A0" w:firstRow="1" w:lastRow="0" w:firstColumn="1" w:lastColumn="0" w:noHBand="0" w:noVBand="1"/>
            </w:tblPr>
            <w:tblGrid>
              <w:gridCol w:w="1282"/>
              <w:gridCol w:w="892"/>
              <w:gridCol w:w="2820"/>
              <w:gridCol w:w="7516"/>
            </w:tblGrid>
            <w:tr w:rsidR="00B73601" w:rsidRPr="001C2B6B" w:rsidTr="00FB3F97">
              <w:tc>
                <w:tcPr>
                  <w:tcW w:w="1282" w:type="dxa"/>
                  <w:shd w:val="clear" w:color="auto" w:fill="D9D9D9" w:themeFill="background1" w:themeFillShade="D9"/>
                </w:tcPr>
                <w:p w:rsidR="00B73601" w:rsidRPr="001C2B6B" w:rsidRDefault="00B73601" w:rsidP="00B73601">
                  <w:pPr>
                    <w:pStyle w:val="SemEspaamento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1C2B6B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  <w:t>Data</w:t>
                  </w:r>
                </w:p>
              </w:tc>
              <w:tc>
                <w:tcPr>
                  <w:tcW w:w="892" w:type="dxa"/>
                  <w:shd w:val="clear" w:color="auto" w:fill="D9D9D9" w:themeFill="background1" w:themeFillShade="D9"/>
                </w:tcPr>
                <w:p w:rsidR="00B73601" w:rsidRPr="001C2B6B" w:rsidRDefault="00B73601" w:rsidP="00B73601">
                  <w:pPr>
                    <w:pStyle w:val="SemEspaamento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1C2B6B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  <w:t>Versão</w:t>
                  </w:r>
                </w:p>
              </w:tc>
              <w:tc>
                <w:tcPr>
                  <w:tcW w:w="2820" w:type="dxa"/>
                  <w:shd w:val="clear" w:color="auto" w:fill="D9D9D9" w:themeFill="background1" w:themeFillShade="D9"/>
                </w:tcPr>
                <w:p w:rsidR="00B73601" w:rsidRPr="001C2B6B" w:rsidRDefault="00B73601" w:rsidP="00B73601">
                  <w:pPr>
                    <w:pStyle w:val="SemEspaamento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1C2B6B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  <w:t>Autor</w:t>
                  </w:r>
                </w:p>
              </w:tc>
              <w:tc>
                <w:tcPr>
                  <w:tcW w:w="7516" w:type="dxa"/>
                  <w:shd w:val="clear" w:color="auto" w:fill="D9D9D9" w:themeFill="background1" w:themeFillShade="D9"/>
                </w:tcPr>
                <w:p w:rsidR="00B73601" w:rsidRPr="001C2B6B" w:rsidRDefault="00B73601" w:rsidP="00B73601">
                  <w:pPr>
                    <w:pStyle w:val="SemEspaamento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1C2B6B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  <w:lang w:val="pt-BR"/>
                    </w:rPr>
                    <w:t>Descrição</w:t>
                  </w:r>
                </w:p>
              </w:tc>
            </w:tr>
            <w:tr w:rsidR="00B73601" w:rsidRPr="001C2B6B" w:rsidTr="00FB3F97">
              <w:tc>
                <w:tcPr>
                  <w:tcW w:w="1282" w:type="dxa"/>
                </w:tcPr>
                <w:p w:rsidR="00B73601" w:rsidRPr="001C2B6B" w:rsidRDefault="00077210" w:rsidP="00077210">
                  <w:pPr>
                    <w:pStyle w:val="SemEspaamento"/>
                    <w:jc w:val="center"/>
                    <w:rPr>
                      <w:rFonts w:asciiTheme="minorHAnsi" w:hAnsiTheme="minorHAnsi"/>
                      <w:bCs/>
                      <w:sz w:val="20"/>
                      <w:szCs w:val="20"/>
                      <w:lang w:val="pt-BR"/>
                    </w:rPr>
                  </w:pPr>
                  <w:r>
                    <w:rPr>
                      <w:rFonts w:asciiTheme="minorHAnsi" w:hAnsiTheme="minorHAnsi"/>
                      <w:szCs w:val="18"/>
                      <w:lang w:val="pt-BR"/>
                    </w:rPr>
                    <w:t>06</w:t>
                  </w:r>
                  <w:r w:rsidR="00D84505">
                    <w:rPr>
                      <w:rFonts w:asciiTheme="minorHAnsi" w:hAnsiTheme="minorHAnsi"/>
                      <w:szCs w:val="18"/>
                      <w:lang w:val="pt-BR"/>
                    </w:rPr>
                    <w:t>/0</w:t>
                  </w:r>
                  <w:r>
                    <w:rPr>
                      <w:rFonts w:asciiTheme="minorHAnsi" w:hAnsiTheme="minorHAnsi"/>
                      <w:szCs w:val="18"/>
                      <w:lang w:val="pt-BR"/>
                    </w:rPr>
                    <w:t>6</w:t>
                  </w:r>
                  <w:r w:rsidR="00B73601" w:rsidRPr="001C2B6B">
                    <w:rPr>
                      <w:rFonts w:asciiTheme="minorHAnsi" w:hAnsiTheme="minorHAnsi"/>
                      <w:szCs w:val="18"/>
                      <w:lang w:val="pt-BR"/>
                    </w:rPr>
                    <w:t>/201</w:t>
                  </w:r>
                  <w:r w:rsidR="00D84505">
                    <w:rPr>
                      <w:rFonts w:asciiTheme="minorHAnsi" w:hAnsiTheme="minorHAnsi"/>
                      <w:szCs w:val="18"/>
                      <w:lang w:val="pt-BR"/>
                    </w:rPr>
                    <w:t>6</w:t>
                  </w:r>
                </w:p>
              </w:tc>
              <w:tc>
                <w:tcPr>
                  <w:tcW w:w="892" w:type="dxa"/>
                </w:tcPr>
                <w:p w:rsidR="00B73601" w:rsidRPr="001C2B6B" w:rsidRDefault="00B73601" w:rsidP="00B73601">
                  <w:pPr>
                    <w:pStyle w:val="SemEspaamento"/>
                    <w:jc w:val="center"/>
                    <w:rPr>
                      <w:rFonts w:asciiTheme="minorHAnsi" w:hAnsiTheme="minorHAnsi"/>
                      <w:bCs/>
                      <w:sz w:val="20"/>
                      <w:szCs w:val="20"/>
                      <w:lang w:val="pt-BR"/>
                    </w:rPr>
                  </w:pPr>
                  <w:r w:rsidRPr="001C2B6B">
                    <w:rPr>
                      <w:rFonts w:asciiTheme="minorHAnsi" w:hAnsiTheme="minorHAnsi"/>
                      <w:bCs/>
                      <w:sz w:val="20"/>
                      <w:szCs w:val="20"/>
                      <w:lang w:val="pt-BR"/>
                    </w:rPr>
                    <w:t>1.0</w:t>
                  </w:r>
                </w:p>
              </w:tc>
              <w:tc>
                <w:tcPr>
                  <w:tcW w:w="2820" w:type="dxa"/>
                </w:tcPr>
                <w:p w:rsidR="00B73601" w:rsidRPr="001C2B6B" w:rsidRDefault="00D84505" w:rsidP="00B73601">
                  <w:pPr>
                    <w:pStyle w:val="SemEspaamento"/>
                    <w:rPr>
                      <w:rFonts w:asciiTheme="minorHAnsi" w:hAnsiTheme="minorHAnsi"/>
                      <w:bCs/>
                      <w:sz w:val="20"/>
                      <w:szCs w:val="20"/>
                      <w:lang w:val="pt-BR"/>
                    </w:rPr>
                  </w:pPr>
                  <w:r w:rsidRPr="00D84505">
                    <w:rPr>
                      <w:rFonts w:asciiTheme="minorHAnsi" w:hAnsiTheme="minorHAnsi"/>
                      <w:sz w:val="18"/>
                      <w:szCs w:val="18"/>
                      <w:lang w:val="pt-BR"/>
                    </w:rPr>
                    <w:t>Daniel Ribeiro Bueno</w:t>
                  </w:r>
                </w:p>
              </w:tc>
              <w:tc>
                <w:tcPr>
                  <w:tcW w:w="7516" w:type="dxa"/>
                </w:tcPr>
                <w:p w:rsidR="00B73601" w:rsidRPr="001C2B6B" w:rsidRDefault="00B73601" w:rsidP="00B73601">
                  <w:pPr>
                    <w:pStyle w:val="SemEspaamento"/>
                    <w:rPr>
                      <w:rFonts w:asciiTheme="minorHAnsi" w:hAnsiTheme="minorHAnsi"/>
                      <w:bCs/>
                      <w:sz w:val="20"/>
                      <w:szCs w:val="20"/>
                      <w:lang w:val="pt-BR"/>
                    </w:rPr>
                  </w:pPr>
                  <w:r w:rsidRPr="001C2B6B">
                    <w:rPr>
                      <w:rFonts w:asciiTheme="minorHAnsi" w:hAnsiTheme="minorHAnsi"/>
                      <w:sz w:val="18"/>
                      <w:szCs w:val="18"/>
                      <w:lang w:val="pt-BR"/>
                    </w:rPr>
                    <w:t>Criação do documento de especificação de interface</w:t>
                  </w:r>
                </w:p>
              </w:tc>
            </w:tr>
          </w:tbl>
          <w:p w:rsidR="00B73601" w:rsidRPr="001C2B6B" w:rsidRDefault="00B73601" w:rsidP="00B73601">
            <w:pPr>
              <w:pStyle w:val="SemEspaamento"/>
              <w:jc w:val="center"/>
              <w:rPr>
                <w:rFonts w:asciiTheme="minorHAnsi" w:hAnsiTheme="minorHAnsi"/>
                <w:b/>
                <w:bCs/>
                <w:lang w:val="pt-BR"/>
              </w:rPr>
            </w:pPr>
          </w:p>
        </w:tc>
      </w:tr>
    </w:tbl>
    <w:p w:rsidR="00B73601" w:rsidRDefault="00B73601" w:rsidP="00B73601">
      <w:pPr>
        <w:pStyle w:val="CabealhodoSumrio"/>
        <w:sectPr w:rsidR="00B73601" w:rsidSect="00D97A42">
          <w:headerReference w:type="default" r:id="rId9"/>
          <w:footerReference w:type="default" r:id="rId10"/>
          <w:headerReference w:type="first" r:id="rId11"/>
          <w:type w:val="continuous"/>
          <w:pgSz w:w="16839" w:h="11907" w:orient="landscape" w:code="9"/>
          <w:pgMar w:top="720" w:right="720" w:bottom="720" w:left="720" w:header="720" w:footer="432" w:gutter="0"/>
          <w:cols w:space="720"/>
          <w:titlePg/>
          <w:docGrid w:linePitch="360"/>
        </w:sectPr>
      </w:pPr>
    </w:p>
    <w:p w:rsidR="00B73601" w:rsidRDefault="00B73601" w:rsidP="00B73601">
      <w:pPr>
        <w:pStyle w:val="CabealhodoSumrio"/>
      </w:pPr>
      <w:r>
        <w:lastRenderedPageBreak/>
        <w:t>Sumário</w:t>
      </w:r>
    </w:p>
    <w:p w:rsidR="00F617A3" w:rsidRDefault="00B73601">
      <w:pPr>
        <w:pStyle w:val="Sumrio1"/>
        <w:tabs>
          <w:tab w:val="right" w:leader="dot" w:pos="1538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t-BR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2996524" w:history="1">
        <w:r w:rsidR="00F617A3" w:rsidRPr="00A94DD5">
          <w:rPr>
            <w:rStyle w:val="Hyperlink"/>
            <w:noProof/>
          </w:rPr>
          <w:t>1. Navegação</w:t>
        </w:r>
        <w:r w:rsidR="00F617A3">
          <w:rPr>
            <w:noProof/>
            <w:webHidden/>
          </w:rPr>
          <w:tab/>
        </w:r>
        <w:r w:rsidR="00F617A3">
          <w:rPr>
            <w:noProof/>
            <w:webHidden/>
          </w:rPr>
          <w:fldChar w:fldCharType="begin"/>
        </w:r>
        <w:r w:rsidR="00F617A3">
          <w:rPr>
            <w:noProof/>
            <w:webHidden/>
          </w:rPr>
          <w:instrText xml:space="preserve"> PAGEREF _Toc452996524 \h </w:instrText>
        </w:r>
        <w:r w:rsidR="00F617A3">
          <w:rPr>
            <w:noProof/>
            <w:webHidden/>
          </w:rPr>
        </w:r>
        <w:r w:rsidR="00F617A3">
          <w:rPr>
            <w:noProof/>
            <w:webHidden/>
          </w:rPr>
          <w:fldChar w:fldCharType="separate"/>
        </w:r>
        <w:r w:rsidR="00F617A3">
          <w:rPr>
            <w:noProof/>
            <w:webHidden/>
          </w:rPr>
          <w:t>4</w:t>
        </w:r>
        <w:r w:rsidR="00F617A3">
          <w:rPr>
            <w:noProof/>
            <w:webHidden/>
          </w:rPr>
          <w:fldChar w:fldCharType="end"/>
        </w:r>
      </w:hyperlink>
    </w:p>
    <w:p w:rsidR="00F617A3" w:rsidRDefault="00DF099C">
      <w:pPr>
        <w:pStyle w:val="Sumrio2"/>
        <w:tabs>
          <w:tab w:val="right" w:leader="dot" w:pos="1538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BR"/>
        </w:rPr>
      </w:pPr>
      <w:hyperlink w:anchor="_Toc452996525" w:history="1">
        <w:r w:rsidR="00F617A3" w:rsidRPr="00A94DD5">
          <w:rPr>
            <w:rStyle w:val="Hyperlink"/>
            <w:noProof/>
          </w:rPr>
          <w:t>1.1. Fluxo de Navegação</w:t>
        </w:r>
        <w:r w:rsidR="00F617A3">
          <w:rPr>
            <w:noProof/>
            <w:webHidden/>
          </w:rPr>
          <w:tab/>
        </w:r>
        <w:r w:rsidR="00F617A3">
          <w:rPr>
            <w:noProof/>
            <w:webHidden/>
          </w:rPr>
          <w:fldChar w:fldCharType="begin"/>
        </w:r>
        <w:r w:rsidR="00F617A3">
          <w:rPr>
            <w:noProof/>
            <w:webHidden/>
          </w:rPr>
          <w:instrText xml:space="preserve"> PAGEREF _Toc452996525 \h </w:instrText>
        </w:r>
        <w:r w:rsidR="00F617A3">
          <w:rPr>
            <w:noProof/>
            <w:webHidden/>
          </w:rPr>
        </w:r>
        <w:r w:rsidR="00F617A3">
          <w:rPr>
            <w:noProof/>
            <w:webHidden/>
          </w:rPr>
          <w:fldChar w:fldCharType="separate"/>
        </w:r>
        <w:r w:rsidR="00F617A3">
          <w:rPr>
            <w:noProof/>
            <w:webHidden/>
          </w:rPr>
          <w:t>4</w:t>
        </w:r>
        <w:r w:rsidR="00F617A3">
          <w:rPr>
            <w:noProof/>
            <w:webHidden/>
          </w:rPr>
          <w:fldChar w:fldCharType="end"/>
        </w:r>
      </w:hyperlink>
    </w:p>
    <w:p w:rsidR="00F617A3" w:rsidRDefault="00DF099C">
      <w:pPr>
        <w:pStyle w:val="Sumrio1"/>
        <w:tabs>
          <w:tab w:val="right" w:leader="dot" w:pos="1538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t-BR"/>
        </w:rPr>
      </w:pPr>
      <w:hyperlink w:anchor="_Toc452996526" w:history="1">
        <w:r w:rsidR="00F617A3" w:rsidRPr="00A94DD5">
          <w:rPr>
            <w:rStyle w:val="Hyperlink"/>
            <w:noProof/>
          </w:rPr>
          <w:t>2. Especificação</w:t>
        </w:r>
        <w:r w:rsidR="00F617A3">
          <w:rPr>
            <w:noProof/>
            <w:webHidden/>
          </w:rPr>
          <w:tab/>
        </w:r>
        <w:r w:rsidR="00F617A3">
          <w:rPr>
            <w:noProof/>
            <w:webHidden/>
          </w:rPr>
          <w:fldChar w:fldCharType="begin"/>
        </w:r>
        <w:r w:rsidR="00F617A3">
          <w:rPr>
            <w:noProof/>
            <w:webHidden/>
          </w:rPr>
          <w:instrText xml:space="preserve"> PAGEREF _Toc452996526 \h </w:instrText>
        </w:r>
        <w:r w:rsidR="00F617A3">
          <w:rPr>
            <w:noProof/>
            <w:webHidden/>
          </w:rPr>
        </w:r>
        <w:r w:rsidR="00F617A3">
          <w:rPr>
            <w:noProof/>
            <w:webHidden/>
          </w:rPr>
          <w:fldChar w:fldCharType="separate"/>
        </w:r>
        <w:r w:rsidR="00F617A3">
          <w:rPr>
            <w:noProof/>
            <w:webHidden/>
          </w:rPr>
          <w:t>5</w:t>
        </w:r>
        <w:r w:rsidR="00F617A3">
          <w:rPr>
            <w:noProof/>
            <w:webHidden/>
          </w:rPr>
          <w:fldChar w:fldCharType="end"/>
        </w:r>
      </w:hyperlink>
    </w:p>
    <w:p w:rsidR="00F617A3" w:rsidRDefault="00DF099C">
      <w:pPr>
        <w:pStyle w:val="Sumrio2"/>
        <w:tabs>
          <w:tab w:val="right" w:leader="dot" w:pos="1538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BR"/>
        </w:rPr>
      </w:pPr>
      <w:hyperlink w:anchor="_Toc452996527" w:history="1">
        <w:r w:rsidR="00F617A3" w:rsidRPr="00A94DD5">
          <w:rPr>
            <w:rStyle w:val="Hyperlink"/>
            <w:noProof/>
          </w:rPr>
          <w:t>2.1. Interface 01 – Assinar Documento</w:t>
        </w:r>
        <w:r w:rsidR="00F617A3">
          <w:rPr>
            <w:noProof/>
            <w:webHidden/>
          </w:rPr>
          <w:tab/>
        </w:r>
        <w:r w:rsidR="00F617A3">
          <w:rPr>
            <w:noProof/>
            <w:webHidden/>
          </w:rPr>
          <w:fldChar w:fldCharType="begin"/>
        </w:r>
        <w:r w:rsidR="00F617A3">
          <w:rPr>
            <w:noProof/>
            <w:webHidden/>
          </w:rPr>
          <w:instrText xml:space="preserve"> PAGEREF _Toc452996527 \h </w:instrText>
        </w:r>
        <w:r w:rsidR="00F617A3">
          <w:rPr>
            <w:noProof/>
            <w:webHidden/>
          </w:rPr>
        </w:r>
        <w:r w:rsidR="00F617A3">
          <w:rPr>
            <w:noProof/>
            <w:webHidden/>
          </w:rPr>
          <w:fldChar w:fldCharType="separate"/>
        </w:r>
        <w:r w:rsidR="00F617A3">
          <w:rPr>
            <w:noProof/>
            <w:webHidden/>
          </w:rPr>
          <w:t>5</w:t>
        </w:r>
        <w:r w:rsidR="00F617A3">
          <w:rPr>
            <w:noProof/>
            <w:webHidden/>
          </w:rPr>
          <w:fldChar w:fldCharType="end"/>
        </w:r>
      </w:hyperlink>
    </w:p>
    <w:p w:rsidR="00B73601" w:rsidRPr="009778DB" w:rsidRDefault="00B73601" w:rsidP="00B73601">
      <w:pPr>
        <w:pStyle w:val="CabealhodoSumrio"/>
        <w:sectPr w:rsidR="00B73601" w:rsidRPr="009778DB" w:rsidSect="00FB3F97">
          <w:pgSz w:w="16839" w:h="11907" w:orient="landscape" w:code="9"/>
          <w:pgMar w:top="720" w:right="720" w:bottom="720" w:left="720" w:header="720" w:footer="432" w:gutter="0"/>
          <w:cols w:space="720"/>
          <w:titlePg/>
          <w:docGrid w:linePitch="360"/>
        </w:sectPr>
      </w:pPr>
      <w:r>
        <w:fldChar w:fldCharType="end"/>
      </w:r>
    </w:p>
    <w:p w:rsidR="00B73601" w:rsidRDefault="00B73601" w:rsidP="00B73601">
      <w:pPr>
        <w:pStyle w:val="AxureHeading1"/>
        <w:keepNext/>
        <w:outlineLvl w:val="0"/>
      </w:pPr>
      <w:bookmarkStart w:id="1" w:name="_Ref442259358"/>
      <w:bookmarkStart w:id="2" w:name="_Toc452996524"/>
      <w:r>
        <w:lastRenderedPageBreak/>
        <w:t>Navegação</w:t>
      </w:r>
      <w:bookmarkEnd w:id="1"/>
      <w:bookmarkEnd w:id="2"/>
    </w:p>
    <w:p w:rsidR="00B73601" w:rsidRDefault="00B73601" w:rsidP="00B73601">
      <w:pPr>
        <w:pStyle w:val="AxureHeading2"/>
        <w:keepNext/>
        <w:outlineLvl w:val="1"/>
      </w:pPr>
      <w:bookmarkStart w:id="3" w:name="_Toc373917828"/>
      <w:bookmarkStart w:id="4" w:name="_Toc452996525"/>
      <w:r>
        <w:t xml:space="preserve">Fluxo de </w:t>
      </w:r>
      <w:bookmarkEnd w:id="3"/>
      <w:r>
        <w:t>Navegação</w:t>
      </w:r>
      <w:bookmarkEnd w:id="4"/>
    </w:p>
    <w:p w:rsidR="00B73601" w:rsidRDefault="00B73601" w:rsidP="00B73601">
      <w:pPr>
        <w:shd w:val="clear" w:color="auto" w:fill="FFFFFF"/>
        <w:spacing w:before="0" w:after="0"/>
        <w:ind w:right="150"/>
      </w:pPr>
    </w:p>
    <w:p w:rsidR="00B73601" w:rsidRDefault="00077210" w:rsidP="00B73601">
      <w:pPr>
        <w:shd w:val="clear" w:color="auto" w:fill="FFFFFF"/>
        <w:spacing w:before="0" w:after="0"/>
        <w:ind w:right="150"/>
      </w:pPr>
      <w:r>
        <w:t>Não se aplica</w:t>
      </w: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B73601" w:rsidRDefault="00B73601" w:rsidP="00B73601">
      <w:pPr>
        <w:shd w:val="clear" w:color="auto" w:fill="FFFFFF"/>
        <w:spacing w:before="0" w:after="0"/>
        <w:ind w:right="150"/>
        <w:rPr>
          <w:rFonts w:ascii="Verdana" w:hAnsi="Verdana"/>
          <w:color w:val="333333"/>
          <w:szCs w:val="18"/>
        </w:rPr>
      </w:pPr>
    </w:p>
    <w:p w:rsidR="00D84505" w:rsidRDefault="00D84505">
      <w:pPr>
        <w:spacing w:before="0" w:after="0"/>
        <w:rPr>
          <w:rFonts w:ascii="Verdana" w:hAnsi="Verdana"/>
          <w:color w:val="333333"/>
          <w:szCs w:val="18"/>
        </w:rPr>
      </w:pPr>
      <w:r>
        <w:rPr>
          <w:rFonts w:ascii="Verdana" w:hAnsi="Verdana"/>
          <w:color w:val="333333"/>
          <w:szCs w:val="18"/>
        </w:rPr>
        <w:br w:type="page"/>
      </w:r>
    </w:p>
    <w:p w:rsidR="00B73601" w:rsidRDefault="00B73601" w:rsidP="00B73601">
      <w:pPr>
        <w:pStyle w:val="AxureHeading1"/>
        <w:keepNext/>
        <w:outlineLvl w:val="0"/>
      </w:pPr>
      <w:bookmarkStart w:id="5" w:name="_Toc373917829"/>
      <w:bookmarkStart w:id="6" w:name="_Toc452996526"/>
      <w:r>
        <w:lastRenderedPageBreak/>
        <w:t>Especificação</w:t>
      </w:r>
      <w:bookmarkEnd w:id="5"/>
      <w:bookmarkEnd w:id="6"/>
    </w:p>
    <w:p w:rsidR="003304D7" w:rsidRPr="00F048C7" w:rsidRDefault="003304D7" w:rsidP="003304D7">
      <w:pPr>
        <w:pStyle w:val="AxureHeading2"/>
        <w:outlineLvl w:val="1"/>
        <w:rPr>
          <w:color w:val="auto"/>
        </w:rPr>
      </w:pPr>
      <w:bookmarkStart w:id="7" w:name="_Toc452996527"/>
      <w:r>
        <w:rPr>
          <w:color w:val="auto"/>
        </w:rPr>
        <w:t>Interface 01</w:t>
      </w:r>
      <w:r w:rsidRPr="00F048C7">
        <w:rPr>
          <w:color w:val="auto"/>
        </w:rPr>
        <w:t xml:space="preserve"> </w:t>
      </w:r>
      <w:r>
        <w:rPr>
          <w:color w:val="auto"/>
        </w:rPr>
        <w:t>–</w:t>
      </w:r>
      <w:r w:rsidRPr="00F048C7">
        <w:rPr>
          <w:color w:val="auto"/>
        </w:rPr>
        <w:t xml:space="preserve"> </w:t>
      </w:r>
      <w:r w:rsidR="00077210">
        <w:rPr>
          <w:color w:val="auto"/>
        </w:rPr>
        <w:t>Assinar Documento</w:t>
      </w:r>
      <w:bookmarkEnd w:id="7"/>
    </w:p>
    <w:p w:rsidR="003304D7" w:rsidRPr="001D03F1" w:rsidRDefault="003304D7" w:rsidP="003304D7">
      <w:pPr>
        <w:pStyle w:val="AxureHeading3"/>
      </w:pPr>
      <w:r w:rsidRPr="001D03F1">
        <w:t>Descrição</w:t>
      </w:r>
    </w:p>
    <w:p w:rsidR="003304D7" w:rsidRPr="00E1036E" w:rsidRDefault="003304D7" w:rsidP="003304D7">
      <w:r w:rsidRPr="00E1036E">
        <w:t xml:space="preserve">Protótipo referente </w:t>
      </w:r>
      <w:r w:rsidR="00B13AF5">
        <w:t xml:space="preserve">à </w:t>
      </w:r>
      <w:r w:rsidR="00077210">
        <w:t>geração da assinatura de documento</w:t>
      </w:r>
      <w:r w:rsidRPr="00E1036E">
        <w:t>.</w:t>
      </w:r>
    </w:p>
    <w:p w:rsidR="003304D7" w:rsidRDefault="003304D7" w:rsidP="003304D7">
      <w:pPr>
        <w:pStyle w:val="AxureHeading3"/>
      </w:pPr>
      <w:r w:rsidRPr="001774AC">
        <w:t>Regras de apresentação:</w:t>
      </w:r>
    </w:p>
    <w:p w:rsidR="00E3720B" w:rsidRPr="00E3720B" w:rsidRDefault="00077210" w:rsidP="00E3720B">
      <w:pPr>
        <w:pStyle w:val="PargrafodaLista"/>
        <w:numPr>
          <w:ilvl w:val="0"/>
          <w:numId w:val="49"/>
        </w:numPr>
        <w:spacing w:before="0" w:after="0"/>
        <w:rPr>
          <w:b/>
          <w:color w:val="404040"/>
          <w:sz w:val="20"/>
        </w:rPr>
      </w:pPr>
      <w:r>
        <w:t>A lista de certificados deve apresentar o nome e o CPF da pessoa que for assinar o documento.</w:t>
      </w:r>
    </w:p>
    <w:p w:rsidR="00AA3D88" w:rsidRDefault="00AA3D88">
      <w:pPr>
        <w:spacing w:before="0" w:after="0"/>
        <w:rPr>
          <w:b/>
          <w:color w:val="404040"/>
          <w:sz w:val="20"/>
        </w:rPr>
      </w:pPr>
      <w:r>
        <w:br w:type="page"/>
      </w:r>
    </w:p>
    <w:p w:rsidR="0082351B" w:rsidRDefault="003304D7" w:rsidP="0082351B">
      <w:pPr>
        <w:pStyle w:val="AxureHeading3"/>
      </w:pPr>
      <w:r>
        <w:lastRenderedPageBreak/>
        <w:t>Interface</w:t>
      </w:r>
    </w:p>
    <w:p w:rsidR="0082351B" w:rsidRDefault="00077210" w:rsidP="0082351B">
      <w:pPr>
        <w:pStyle w:val="AxureHeading3"/>
        <w:numPr>
          <w:ilvl w:val="0"/>
          <w:numId w:val="0"/>
        </w:numPr>
        <w:jc w:val="center"/>
        <w:sectPr w:rsidR="0082351B" w:rsidSect="00A97CA4">
          <w:headerReference w:type="default" r:id="rId12"/>
          <w:footerReference w:type="default" r:id="rId13"/>
          <w:headerReference w:type="first" r:id="rId14"/>
          <w:pgSz w:w="16839" w:h="11907" w:orient="landscape" w:code="9"/>
          <w:pgMar w:top="720" w:right="720" w:bottom="720" w:left="720" w:header="720" w:footer="432" w:gutter="0"/>
          <w:cols w:space="720"/>
          <w:titlePg/>
          <w:docGrid w:linePitch="360"/>
        </w:sectPr>
      </w:pPr>
      <w:r>
        <w:rPr>
          <w:noProof/>
          <w:lang w:eastAsia="pt-BR"/>
        </w:rPr>
        <w:drawing>
          <wp:inline distT="0" distB="0" distL="0" distR="0" wp14:anchorId="2CA58A55" wp14:editId="6BEAF456">
            <wp:extent cx="5612130" cy="3011170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4D7" w:rsidRPr="001621A8" w:rsidRDefault="003304D7" w:rsidP="003304D7">
      <w:pPr>
        <w:pStyle w:val="AxureHeading3"/>
        <w:keepNext/>
      </w:pPr>
      <w:r w:rsidRPr="001621A8">
        <w:lastRenderedPageBreak/>
        <w:t>Tabela de Campos da Interface</w:t>
      </w:r>
    </w:p>
    <w:tbl>
      <w:tblPr>
        <w:tblW w:w="15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22"/>
        <w:gridCol w:w="1734"/>
        <w:gridCol w:w="1018"/>
        <w:gridCol w:w="2810"/>
        <w:gridCol w:w="1134"/>
        <w:gridCol w:w="1134"/>
        <w:gridCol w:w="992"/>
        <w:gridCol w:w="1323"/>
        <w:gridCol w:w="758"/>
        <w:gridCol w:w="4318"/>
      </w:tblGrid>
      <w:tr w:rsidR="004C4417" w:rsidRPr="00AA7589" w:rsidTr="004365E3">
        <w:trPr>
          <w:cantSplit/>
          <w:tblHeader/>
        </w:trPr>
        <w:tc>
          <w:tcPr>
            <w:tcW w:w="322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ID</w:t>
            </w:r>
          </w:p>
        </w:tc>
        <w:tc>
          <w:tcPr>
            <w:tcW w:w="1734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Nome</w:t>
            </w:r>
          </w:p>
        </w:tc>
        <w:tc>
          <w:tcPr>
            <w:tcW w:w="1018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Tipo</w:t>
            </w:r>
          </w:p>
        </w:tc>
        <w:tc>
          <w:tcPr>
            <w:tcW w:w="2810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Descrição</w:t>
            </w:r>
          </w:p>
        </w:tc>
        <w:tc>
          <w:tcPr>
            <w:tcW w:w="1134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Obrigatório</w:t>
            </w:r>
          </w:p>
        </w:tc>
        <w:tc>
          <w:tcPr>
            <w:tcW w:w="1134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Formato</w:t>
            </w:r>
          </w:p>
        </w:tc>
        <w:tc>
          <w:tcPr>
            <w:tcW w:w="992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Tamanho</w:t>
            </w:r>
          </w:p>
        </w:tc>
        <w:tc>
          <w:tcPr>
            <w:tcW w:w="1323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Máscara</w:t>
            </w:r>
          </w:p>
        </w:tc>
        <w:tc>
          <w:tcPr>
            <w:tcW w:w="758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Editável</w:t>
            </w:r>
          </w:p>
        </w:tc>
        <w:tc>
          <w:tcPr>
            <w:tcW w:w="4318" w:type="dxa"/>
            <w:shd w:val="clear" w:color="auto" w:fill="D9D9D9"/>
          </w:tcPr>
          <w:p w:rsidR="004C4417" w:rsidRPr="00AA7589" w:rsidRDefault="004C4417" w:rsidP="004365E3">
            <w:pPr>
              <w:pStyle w:val="AxureTableHeaderText"/>
            </w:pPr>
            <w:r w:rsidRPr="00AA7589">
              <w:t>Origem/ Destino dos Dados</w:t>
            </w:r>
          </w:p>
        </w:tc>
      </w:tr>
      <w:tr w:rsidR="008624AA" w:rsidRPr="006274EE" w:rsidTr="00F20D0A">
        <w:trPr>
          <w:cantSplit/>
        </w:trPr>
        <w:tc>
          <w:tcPr>
            <w:tcW w:w="322" w:type="dxa"/>
            <w:vMerge w:val="restart"/>
            <w:shd w:val="clear" w:color="auto" w:fill="FFFFFF"/>
          </w:tcPr>
          <w:p w:rsidR="008624AA" w:rsidRPr="00AA7589" w:rsidRDefault="008624AA" w:rsidP="004365E3">
            <w:pPr>
              <w:pStyle w:val="AxureTableNormalText"/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1734" w:type="dxa"/>
            <w:vMerge w:val="restart"/>
            <w:shd w:val="clear" w:color="auto" w:fill="FFFFFF"/>
          </w:tcPr>
          <w:p w:rsidR="008624AA" w:rsidRPr="007C4668" w:rsidRDefault="00077210" w:rsidP="004365E3">
            <w:pPr>
              <w:pStyle w:val="AxureTableNormalText"/>
              <w:jc w:val="center"/>
            </w:pPr>
            <w:r>
              <w:t>Lista de certificados</w:t>
            </w:r>
          </w:p>
        </w:tc>
        <w:tc>
          <w:tcPr>
            <w:tcW w:w="1018" w:type="dxa"/>
            <w:vMerge w:val="restart"/>
            <w:shd w:val="clear" w:color="auto" w:fill="FFFFFF"/>
          </w:tcPr>
          <w:p w:rsidR="008624AA" w:rsidRPr="007C4668" w:rsidRDefault="008624AA" w:rsidP="004365E3">
            <w:pPr>
              <w:pStyle w:val="AxureTableNormalText"/>
              <w:jc w:val="center"/>
            </w:pPr>
            <w:proofErr w:type="spellStart"/>
            <w:r>
              <w:t>Label</w:t>
            </w:r>
            <w:proofErr w:type="spellEnd"/>
          </w:p>
        </w:tc>
        <w:tc>
          <w:tcPr>
            <w:tcW w:w="2810" w:type="dxa"/>
            <w:vMerge w:val="restart"/>
            <w:shd w:val="clear" w:color="auto" w:fill="FFFFFF"/>
          </w:tcPr>
          <w:p w:rsidR="008624AA" w:rsidRPr="007C4668" w:rsidRDefault="00077210" w:rsidP="00034546">
            <w:pPr>
              <w:pStyle w:val="AxureTableNormalText"/>
              <w:jc w:val="center"/>
            </w:pPr>
            <w:r>
              <w:t>Lista de certificados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624AA" w:rsidRDefault="00077210" w:rsidP="00034546">
            <w:pPr>
              <w:pStyle w:val="AxureTableNormalText"/>
              <w:jc w:val="center"/>
            </w:pPr>
            <w:r>
              <w:t>Sim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8624AA" w:rsidRPr="007C4668" w:rsidRDefault="00077210" w:rsidP="00034546">
            <w:pPr>
              <w:pStyle w:val="AxureTableNormalText"/>
              <w:jc w:val="center"/>
            </w:pPr>
            <w:r>
              <w:t>Alfanumérico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624AA" w:rsidRPr="007C4668" w:rsidRDefault="00077210" w:rsidP="00034546">
            <w:pPr>
              <w:pStyle w:val="AxureTableNormalText"/>
              <w:jc w:val="center"/>
            </w:pPr>
            <w:r>
              <w:t>-</w:t>
            </w:r>
          </w:p>
        </w:tc>
        <w:tc>
          <w:tcPr>
            <w:tcW w:w="1323" w:type="dxa"/>
            <w:vMerge w:val="restart"/>
            <w:shd w:val="clear" w:color="auto" w:fill="FFFFFF"/>
          </w:tcPr>
          <w:p w:rsidR="008624AA" w:rsidRPr="007C4668" w:rsidRDefault="00077210" w:rsidP="00034546">
            <w:pPr>
              <w:pStyle w:val="AxureTableNormalText"/>
              <w:jc w:val="center"/>
            </w:pPr>
            <w:r>
              <w:t>&lt;nome do assinante&gt; - &lt;CPF do assinante&gt;</w:t>
            </w:r>
          </w:p>
        </w:tc>
        <w:tc>
          <w:tcPr>
            <w:tcW w:w="758" w:type="dxa"/>
            <w:vMerge w:val="restart"/>
            <w:shd w:val="clear" w:color="auto" w:fill="FFFFFF"/>
          </w:tcPr>
          <w:p w:rsidR="008624AA" w:rsidRDefault="00077210" w:rsidP="00034546">
            <w:pPr>
              <w:pStyle w:val="AxureTableNormalText"/>
              <w:jc w:val="center"/>
            </w:pPr>
            <w:r>
              <w:t>Não</w:t>
            </w:r>
          </w:p>
        </w:tc>
        <w:tc>
          <w:tcPr>
            <w:tcW w:w="4318" w:type="dxa"/>
            <w:shd w:val="clear" w:color="auto" w:fill="FFFFFF"/>
          </w:tcPr>
          <w:p w:rsidR="008624AA" w:rsidRPr="007C4668" w:rsidRDefault="008624AA" w:rsidP="00077210">
            <w:pPr>
              <w:pStyle w:val="AxureTableNormalText"/>
            </w:pPr>
            <w:r w:rsidRPr="007C4668">
              <w:t xml:space="preserve">Origem: </w:t>
            </w:r>
            <w:r w:rsidR="00077210">
              <w:t>N/A</w:t>
            </w:r>
          </w:p>
        </w:tc>
      </w:tr>
      <w:tr w:rsidR="008624AA" w:rsidRPr="006274EE" w:rsidTr="00F20D0A">
        <w:trPr>
          <w:cantSplit/>
        </w:trPr>
        <w:tc>
          <w:tcPr>
            <w:tcW w:w="322" w:type="dxa"/>
            <w:vMerge/>
            <w:shd w:val="clear" w:color="auto" w:fill="FFFFFF"/>
          </w:tcPr>
          <w:p w:rsidR="008624AA" w:rsidRPr="00AA7589" w:rsidRDefault="008624AA" w:rsidP="00F20D0A">
            <w:pPr>
              <w:pStyle w:val="AxureTableNormalText"/>
              <w:jc w:val="center"/>
            </w:pPr>
          </w:p>
        </w:tc>
        <w:tc>
          <w:tcPr>
            <w:tcW w:w="1734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1018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2810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1134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1134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992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1323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758" w:type="dxa"/>
            <w:vMerge/>
            <w:shd w:val="clear" w:color="auto" w:fill="FFFFFF"/>
          </w:tcPr>
          <w:p w:rsidR="008624AA" w:rsidRPr="007C4668" w:rsidRDefault="008624AA" w:rsidP="00F20D0A">
            <w:pPr>
              <w:pStyle w:val="AxureTableNormalText"/>
              <w:jc w:val="center"/>
            </w:pPr>
          </w:p>
        </w:tc>
        <w:tc>
          <w:tcPr>
            <w:tcW w:w="4318" w:type="dxa"/>
            <w:shd w:val="clear" w:color="auto" w:fill="FFFFFF"/>
          </w:tcPr>
          <w:p w:rsidR="008624AA" w:rsidRPr="007C4668" w:rsidRDefault="008624AA" w:rsidP="00F20D0A">
            <w:pPr>
              <w:pStyle w:val="AxureTableNormalText"/>
            </w:pPr>
            <w:r>
              <w:t>Destino: N/A</w:t>
            </w:r>
          </w:p>
        </w:tc>
      </w:tr>
    </w:tbl>
    <w:p w:rsidR="00287CFD" w:rsidRDefault="00287CFD">
      <w:pPr>
        <w:spacing w:before="0" w:after="0"/>
        <w:rPr>
          <w:b/>
          <w:color w:val="404040"/>
          <w:sz w:val="20"/>
        </w:rPr>
      </w:pPr>
    </w:p>
    <w:p w:rsidR="003304D7" w:rsidRDefault="003304D7" w:rsidP="003304D7">
      <w:pPr>
        <w:pStyle w:val="AxureHeading3"/>
        <w:keepNext/>
        <w:spacing w:before="0"/>
      </w:pPr>
      <w:r w:rsidRPr="00FC7A4F">
        <w:t>Tabela de Açõ</w:t>
      </w:r>
      <w:r>
        <w:t>es</w:t>
      </w:r>
    </w:p>
    <w:tbl>
      <w:tblPr>
        <w:tblW w:w="6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"/>
        <w:gridCol w:w="1710"/>
        <w:gridCol w:w="749"/>
        <w:gridCol w:w="3479"/>
      </w:tblGrid>
      <w:tr w:rsidR="003304D7" w:rsidTr="00F57F8A">
        <w:trPr>
          <w:cantSplit/>
          <w:tblHeader/>
        </w:trPr>
        <w:tc>
          <w:tcPr>
            <w:tcW w:w="304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ID</w:t>
            </w:r>
          </w:p>
        </w:tc>
        <w:tc>
          <w:tcPr>
            <w:tcW w:w="1710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Ação</w:t>
            </w:r>
          </w:p>
        </w:tc>
        <w:tc>
          <w:tcPr>
            <w:tcW w:w="749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Tipo</w:t>
            </w:r>
          </w:p>
        </w:tc>
        <w:tc>
          <w:tcPr>
            <w:tcW w:w="3479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Descrição</w:t>
            </w:r>
          </w:p>
        </w:tc>
      </w:tr>
      <w:tr w:rsidR="00234E39" w:rsidRPr="00F57F8A" w:rsidTr="00034546">
        <w:trPr>
          <w:cantSplit/>
          <w:tblHeader/>
        </w:trPr>
        <w:tc>
          <w:tcPr>
            <w:tcW w:w="304" w:type="dxa"/>
            <w:shd w:val="clear" w:color="auto" w:fill="auto"/>
          </w:tcPr>
          <w:p w:rsidR="00234E39" w:rsidRPr="00F57F8A" w:rsidRDefault="00234E39" w:rsidP="00034546">
            <w:pPr>
              <w:pStyle w:val="AxureTableHeaderText"/>
              <w:rPr>
                <w:b w:val="0"/>
              </w:rPr>
            </w:pPr>
            <w:proofErr w:type="gramStart"/>
            <w:r w:rsidRPr="00F57F8A">
              <w:rPr>
                <w:b w:val="0"/>
              </w:rPr>
              <w:t>1</w:t>
            </w:r>
            <w:proofErr w:type="gramEnd"/>
          </w:p>
        </w:tc>
        <w:tc>
          <w:tcPr>
            <w:tcW w:w="1710" w:type="dxa"/>
            <w:shd w:val="clear" w:color="auto" w:fill="auto"/>
          </w:tcPr>
          <w:p w:rsidR="00234E39" w:rsidRPr="00F57F8A" w:rsidRDefault="00077210" w:rsidP="00034546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Abrir</w:t>
            </w:r>
          </w:p>
        </w:tc>
        <w:tc>
          <w:tcPr>
            <w:tcW w:w="749" w:type="dxa"/>
            <w:shd w:val="clear" w:color="auto" w:fill="auto"/>
          </w:tcPr>
          <w:p w:rsidR="00234E39" w:rsidRPr="00F57F8A" w:rsidRDefault="00234E39" w:rsidP="00034546">
            <w:pPr>
              <w:pStyle w:val="AxureTableHeaderText"/>
              <w:rPr>
                <w:b w:val="0"/>
              </w:rPr>
            </w:pPr>
            <w:r w:rsidRPr="00F57F8A">
              <w:rPr>
                <w:b w:val="0"/>
              </w:rPr>
              <w:t>Button</w:t>
            </w:r>
          </w:p>
        </w:tc>
        <w:tc>
          <w:tcPr>
            <w:tcW w:w="3479" w:type="dxa"/>
            <w:shd w:val="clear" w:color="auto" w:fill="auto"/>
          </w:tcPr>
          <w:p w:rsidR="00234E39" w:rsidRPr="00F57F8A" w:rsidRDefault="00077210" w:rsidP="00034546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Abre o documento a ser assinado</w:t>
            </w:r>
          </w:p>
        </w:tc>
      </w:tr>
      <w:tr w:rsidR="00F57F8A" w:rsidRPr="00F57F8A" w:rsidTr="00F57F8A">
        <w:trPr>
          <w:cantSplit/>
          <w:tblHeader/>
        </w:trPr>
        <w:tc>
          <w:tcPr>
            <w:tcW w:w="304" w:type="dxa"/>
            <w:shd w:val="clear" w:color="auto" w:fill="auto"/>
          </w:tcPr>
          <w:p w:rsidR="00F57F8A" w:rsidRPr="00F57F8A" w:rsidRDefault="00234E39" w:rsidP="00F20D0A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2</w:t>
            </w:r>
            <w:proofErr w:type="gramEnd"/>
          </w:p>
        </w:tc>
        <w:tc>
          <w:tcPr>
            <w:tcW w:w="1710" w:type="dxa"/>
            <w:shd w:val="clear" w:color="auto" w:fill="auto"/>
          </w:tcPr>
          <w:p w:rsidR="00F57F8A" w:rsidRPr="00F57F8A" w:rsidRDefault="00077210" w:rsidP="00F20D0A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Assinar</w:t>
            </w:r>
          </w:p>
        </w:tc>
        <w:tc>
          <w:tcPr>
            <w:tcW w:w="749" w:type="dxa"/>
            <w:shd w:val="clear" w:color="auto" w:fill="auto"/>
          </w:tcPr>
          <w:p w:rsidR="00F57F8A" w:rsidRPr="00F57F8A" w:rsidRDefault="00F57F8A" w:rsidP="00F20D0A">
            <w:pPr>
              <w:pStyle w:val="AxureTableHeaderText"/>
              <w:rPr>
                <w:b w:val="0"/>
              </w:rPr>
            </w:pPr>
            <w:r w:rsidRPr="00F57F8A">
              <w:rPr>
                <w:b w:val="0"/>
              </w:rPr>
              <w:t>Button</w:t>
            </w:r>
          </w:p>
        </w:tc>
        <w:tc>
          <w:tcPr>
            <w:tcW w:w="3479" w:type="dxa"/>
            <w:shd w:val="clear" w:color="auto" w:fill="auto"/>
          </w:tcPr>
          <w:p w:rsidR="00F57F8A" w:rsidRPr="00F57F8A" w:rsidRDefault="00077210" w:rsidP="00077210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Assina do documento</w:t>
            </w:r>
          </w:p>
        </w:tc>
      </w:tr>
      <w:tr w:rsidR="00077210" w:rsidRPr="00F57F8A" w:rsidTr="00F57F8A">
        <w:trPr>
          <w:cantSplit/>
          <w:tblHeader/>
        </w:trPr>
        <w:tc>
          <w:tcPr>
            <w:tcW w:w="304" w:type="dxa"/>
            <w:shd w:val="clear" w:color="auto" w:fill="auto"/>
          </w:tcPr>
          <w:p w:rsidR="00077210" w:rsidRDefault="00077210" w:rsidP="00F20D0A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3</w:t>
            </w:r>
            <w:proofErr w:type="gramEnd"/>
          </w:p>
        </w:tc>
        <w:tc>
          <w:tcPr>
            <w:tcW w:w="1710" w:type="dxa"/>
            <w:shd w:val="clear" w:color="auto" w:fill="auto"/>
          </w:tcPr>
          <w:p w:rsidR="00077210" w:rsidRDefault="00077210" w:rsidP="00F20D0A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Atualizar</w:t>
            </w:r>
          </w:p>
        </w:tc>
        <w:tc>
          <w:tcPr>
            <w:tcW w:w="749" w:type="dxa"/>
            <w:shd w:val="clear" w:color="auto" w:fill="auto"/>
          </w:tcPr>
          <w:p w:rsidR="00077210" w:rsidRPr="00F57F8A" w:rsidRDefault="00077210" w:rsidP="00F20D0A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Button</w:t>
            </w:r>
          </w:p>
        </w:tc>
        <w:tc>
          <w:tcPr>
            <w:tcW w:w="3479" w:type="dxa"/>
            <w:shd w:val="clear" w:color="auto" w:fill="auto"/>
          </w:tcPr>
          <w:p w:rsidR="00077210" w:rsidRDefault="00077210" w:rsidP="00F57F8A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Atualiza a lista de certificados</w:t>
            </w:r>
          </w:p>
        </w:tc>
      </w:tr>
      <w:tr w:rsidR="00077210" w:rsidRPr="00F57F8A" w:rsidTr="00DD6538">
        <w:trPr>
          <w:cantSplit/>
          <w:tblHeader/>
        </w:trPr>
        <w:tc>
          <w:tcPr>
            <w:tcW w:w="304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4</w:t>
            </w:r>
            <w:proofErr w:type="gramEnd"/>
          </w:p>
        </w:tc>
        <w:tc>
          <w:tcPr>
            <w:tcW w:w="1710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Cancelar</w:t>
            </w:r>
          </w:p>
        </w:tc>
        <w:tc>
          <w:tcPr>
            <w:tcW w:w="749" w:type="dxa"/>
            <w:shd w:val="clear" w:color="auto" w:fill="auto"/>
          </w:tcPr>
          <w:p w:rsidR="00077210" w:rsidRPr="00F57F8A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Button</w:t>
            </w:r>
          </w:p>
        </w:tc>
        <w:tc>
          <w:tcPr>
            <w:tcW w:w="3479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Cancela a operação</w:t>
            </w:r>
          </w:p>
        </w:tc>
      </w:tr>
      <w:tr w:rsidR="00077210" w:rsidRPr="00F57F8A" w:rsidTr="00DD6538">
        <w:trPr>
          <w:cantSplit/>
          <w:tblHeader/>
        </w:trPr>
        <w:tc>
          <w:tcPr>
            <w:tcW w:w="304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5</w:t>
            </w:r>
            <w:proofErr w:type="gramEnd"/>
          </w:p>
        </w:tc>
        <w:tc>
          <w:tcPr>
            <w:tcW w:w="1710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Limpar</w:t>
            </w:r>
          </w:p>
        </w:tc>
        <w:tc>
          <w:tcPr>
            <w:tcW w:w="749" w:type="dxa"/>
            <w:shd w:val="clear" w:color="auto" w:fill="auto"/>
          </w:tcPr>
          <w:p w:rsidR="00077210" w:rsidRPr="00F57F8A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Button</w:t>
            </w:r>
          </w:p>
        </w:tc>
        <w:tc>
          <w:tcPr>
            <w:tcW w:w="3479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Limpa a tela</w:t>
            </w:r>
          </w:p>
        </w:tc>
      </w:tr>
      <w:tr w:rsidR="00077210" w:rsidRPr="00F57F8A" w:rsidTr="00DD6538">
        <w:trPr>
          <w:cantSplit/>
          <w:tblHeader/>
        </w:trPr>
        <w:tc>
          <w:tcPr>
            <w:tcW w:w="304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6</w:t>
            </w:r>
            <w:proofErr w:type="gramEnd"/>
          </w:p>
        </w:tc>
        <w:tc>
          <w:tcPr>
            <w:tcW w:w="1710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Log</w:t>
            </w:r>
          </w:p>
        </w:tc>
        <w:tc>
          <w:tcPr>
            <w:tcW w:w="749" w:type="dxa"/>
            <w:shd w:val="clear" w:color="auto" w:fill="auto"/>
          </w:tcPr>
          <w:p w:rsidR="00077210" w:rsidRPr="00F57F8A" w:rsidRDefault="00077210" w:rsidP="00DD6538">
            <w:pPr>
              <w:pStyle w:val="AxureTableHeaderText"/>
              <w:rPr>
                <w:b w:val="0"/>
              </w:rPr>
            </w:pPr>
            <w:proofErr w:type="spellStart"/>
            <w:r>
              <w:rPr>
                <w:b w:val="0"/>
              </w:rPr>
              <w:t>Check</w:t>
            </w:r>
            <w:proofErr w:type="spellEnd"/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box</w:t>
            </w:r>
            <w:proofErr w:type="gramEnd"/>
          </w:p>
        </w:tc>
        <w:tc>
          <w:tcPr>
            <w:tcW w:w="3479" w:type="dxa"/>
            <w:shd w:val="clear" w:color="auto" w:fill="auto"/>
          </w:tcPr>
          <w:p w:rsidR="00077210" w:rsidRDefault="00077210" w:rsidP="00DD6538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Apresenta os logs da operação</w:t>
            </w:r>
          </w:p>
        </w:tc>
      </w:tr>
    </w:tbl>
    <w:p w:rsidR="003304D7" w:rsidRPr="000610BB" w:rsidRDefault="003304D7" w:rsidP="003304D7">
      <w:pPr>
        <w:pStyle w:val="AxureHeading3"/>
        <w:keepNext/>
      </w:pPr>
      <w:r w:rsidRPr="000610BB">
        <w:t>Regras de Apresenta</w:t>
      </w:r>
      <w:r>
        <w:t>ção</w:t>
      </w:r>
      <w:r w:rsidRPr="000610BB">
        <w:t xml:space="preserve"> por Itens das Tabela</w:t>
      </w:r>
      <w:r>
        <w:t>s</w:t>
      </w:r>
    </w:p>
    <w:tbl>
      <w:tblPr>
        <w:tblW w:w="4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"/>
        <w:gridCol w:w="2092"/>
        <w:gridCol w:w="740"/>
        <w:gridCol w:w="1345"/>
      </w:tblGrid>
      <w:tr w:rsidR="003304D7" w:rsidTr="003548C9">
        <w:trPr>
          <w:cantSplit/>
          <w:tblHeader/>
        </w:trPr>
        <w:tc>
          <w:tcPr>
            <w:tcW w:w="0" w:type="auto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ID</w:t>
            </w:r>
          </w:p>
        </w:tc>
        <w:tc>
          <w:tcPr>
            <w:tcW w:w="2092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Regra</w:t>
            </w:r>
          </w:p>
        </w:tc>
        <w:tc>
          <w:tcPr>
            <w:tcW w:w="740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Tabela</w:t>
            </w:r>
          </w:p>
        </w:tc>
        <w:tc>
          <w:tcPr>
            <w:tcW w:w="1345" w:type="dxa"/>
            <w:shd w:val="clear" w:color="auto" w:fill="D9D9D9"/>
          </w:tcPr>
          <w:p w:rsidR="003304D7" w:rsidRDefault="003304D7" w:rsidP="00F20D0A">
            <w:pPr>
              <w:pStyle w:val="AxureTableHeaderText"/>
            </w:pPr>
            <w:r>
              <w:t>Item da Tabela</w:t>
            </w:r>
          </w:p>
        </w:tc>
      </w:tr>
      <w:tr w:rsidR="003548C9" w:rsidRPr="003548C9" w:rsidTr="003548C9">
        <w:trPr>
          <w:cantSplit/>
          <w:tblHeader/>
        </w:trPr>
        <w:tc>
          <w:tcPr>
            <w:tcW w:w="0" w:type="auto"/>
            <w:shd w:val="clear" w:color="auto" w:fill="auto"/>
          </w:tcPr>
          <w:p w:rsidR="003548C9" w:rsidRPr="003548C9" w:rsidRDefault="00AA3D88" w:rsidP="00F20D0A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1</w:t>
            </w:r>
            <w:proofErr w:type="gramEnd"/>
          </w:p>
        </w:tc>
        <w:tc>
          <w:tcPr>
            <w:tcW w:w="2092" w:type="dxa"/>
            <w:shd w:val="clear" w:color="auto" w:fill="auto"/>
          </w:tcPr>
          <w:p w:rsidR="003548C9" w:rsidRPr="003548C9" w:rsidRDefault="00AA3D88" w:rsidP="00F20D0A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Regra de apresentação a)</w:t>
            </w:r>
            <w:proofErr w:type="gramEnd"/>
          </w:p>
        </w:tc>
        <w:tc>
          <w:tcPr>
            <w:tcW w:w="740" w:type="dxa"/>
            <w:shd w:val="clear" w:color="auto" w:fill="auto"/>
          </w:tcPr>
          <w:p w:rsidR="003548C9" w:rsidRPr="003548C9" w:rsidRDefault="009C14A1" w:rsidP="00F20D0A">
            <w:pPr>
              <w:pStyle w:val="AxureTableHeaderText"/>
              <w:rPr>
                <w:b w:val="0"/>
              </w:rPr>
            </w:pPr>
            <w:r>
              <w:rPr>
                <w:b w:val="0"/>
              </w:rPr>
              <w:t>2.1.4</w:t>
            </w:r>
          </w:p>
        </w:tc>
        <w:tc>
          <w:tcPr>
            <w:tcW w:w="1345" w:type="dxa"/>
            <w:shd w:val="clear" w:color="auto" w:fill="auto"/>
          </w:tcPr>
          <w:p w:rsidR="003548C9" w:rsidRPr="003548C9" w:rsidRDefault="009C14A1" w:rsidP="00316F09">
            <w:pPr>
              <w:pStyle w:val="AxureTableHeaderText"/>
              <w:rPr>
                <w:b w:val="0"/>
              </w:rPr>
            </w:pPr>
            <w:proofErr w:type="gramStart"/>
            <w:r>
              <w:rPr>
                <w:b w:val="0"/>
              </w:rPr>
              <w:t>1</w:t>
            </w:r>
            <w:proofErr w:type="gramEnd"/>
          </w:p>
        </w:tc>
      </w:tr>
    </w:tbl>
    <w:p w:rsidR="00CB0CA7" w:rsidRDefault="00CB0CA7">
      <w:pPr>
        <w:spacing w:before="0" w:after="0"/>
        <w:rPr>
          <w:b/>
          <w:sz w:val="26"/>
        </w:rPr>
      </w:pPr>
    </w:p>
    <w:sectPr w:rsidR="00CB0CA7" w:rsidSect="00894E79">
      <w:headerReference w:type="default" r:id="rId16"/>
      <w:footerReference w:type="default" r:id="rId17"/>
      <w:headerReference w:type="first" r:id="rId18"/>
      <w:pgSz w:w="16839" w:h="11907" w:orient="landscape" w:code="9"/>
      <w:pgMar w:top="720" w:right="720" w:bottom="720" w:left="72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9C" w:rsidRDefault="00DF099C" w:rsidP="00093BE1">
      <w:pPr>
        <w:spacing w:before="0" w:after="0"/>
      </w:pPr>
      <w:r>
        <w:separator/>
      </w:r>
    </w:p>
  </w:endnote>
  <w:endnote w:type="continuationSeparator" w:id="0">
    <w:p w:rsidR="00DF099C" w:rsidRDefault="00DF099C" w:rsidP="00093B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/>
  <w:tbl>
    <w:tblPr>
      <w:tblW w:w="5000" w:type="pct"/>
      <w:tblBorders>
        <w:insideH w:val="single" w:sz="4" w:space="0" w:color="404040"/>
      </w:tblBorders>
      <w:tblLook w:val="00A0" w:firstRow="1" w:lastRow="0" w:firstColumn="1" w:lastColumn="0" w:noHBand="0" w:noVBand="0"/>
    </w:tblPr>
    <w:tblGrid>
      <w:gridCol w:w="15615"/>
    </w:tblGrid>
    <w:tr w:rsidR="00B13AF5" w:rsidTr="007905AD">
      <w:trPr>
        <w:trHeight w:val="180"/>
      </w:trPr>
      <w:tc>
        <w:tcPr>
          <w:tcW w:w="2214" w:type="pct"/>
        </w:tcPr>
        <w:tbl>
          <w:tblPr>
            <w:tblW w:w="16138" w:type="dxa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8068"/>
            <w:gridCol w:w="8070"/>
          </w:tblGrid>
          <w:tr w:rsidR="00B13AF5" w:rsidTr="007905AD">
            <w:trPr>
              <w:trHeight w:val="615"/>
            </w:trPr>
            <w:tc>
              <w:tcPr>
                <w:tcW w:w="8068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B13AF5" w:rsidRDefault="00B13AF5" w:rsidP="00DB2AB9">
                <w:pPr>
                  <w:pStyle w:val="Rodap"/>
                  <w:rPr>
                    <w:rStyle w:val="Nmerodepgina"/>
                  </w:rPr>
                </w:pPr>
                <w:r>
                  <w:rPr>
                    <w:rStyle w:val="Nmerodepgina"/>
                  </w:rPr>
                  <w:t>Documento de Especificação de Interface</w:t>
                </w:r>
              </w:p>
              <w:p w:rsidR="00B13AF5" w:rsidRDefault="00B13AF5" w:rsidP="00DB2AB9">
                <w:pPr>
                  <w:pStyle w:val="Rodap"/>
                  <w:rPr>
                    <w:rStyle w:val="Nmerodepgina"/>
                  </w:rPr>
                </w:pPr>
              </w:p>
            </w:tc>
            <w:tc>
              <w:tcPr>
                <w:tcW w:w="80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B13AF5" w:rsidRDefault="00B13AF5" w:rsidP="00DB2AB9">
                <w:pPr>
                  <w:tabs>
                    <w:tab w:val="left" w:pos="-9138"/>
                  </w:tabs>
                  <w:spacing w:beforeLines="20" w:before="48" w:after="20"/>
                  <w:jc w:val="center"/>
                  <w:rPr>
                    <w:rStyle w:val="Nmerodepgina"/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 xml:space="preserve">                                                                                                            Página </w:t>
                </w:r>
                <w:r>
                  <w:rPr>
                    <w:rStyle w:val="Nmerodepgina"/>
                    <w:sz w:val="16"/>
                  </w:rPr>
                  <w:fldChar w:fldCharType="begin"/>
                </w:r>
                <w:r>
                  <w:rPr>
                    <w:rStyle w:val="Nmerodepgina"/>
                    <w:sz w:val="16"/>
                  </w:rPr>
                  <w:instrText xml:space="preserve"> PAGE </w:instrText>
                </w:r>
                <w:r>
                  <w:rPr>
                    <w:rStyle w:val="Nmerodepgina"/>
                    <w:sz w:val="16"/>
                  </w:rPr>
                  <w:fldChar w:fldCharType="separate"/>
                </w:r>
                <w:r w:rsidR="0030787E">
                  <w:rPr>
                    <w:rStyle w:val="Nmerodepgina"/>
                    <w:noProof/>
                    <w:sz w:val="16"/>
                  </w:rPr>
                  <w:t>2</w:t>
                </w:r>
                <w:r>
                  <w:rPr>
                    <w:rStyle w:val="Nmerodepgina"/>
                    <w:sz w:val="16"/>
                  </w:rPr>
                  <w:fldChar w:fldCharType="end"/>
                </w:r>
              </w:p>
            </w:tc>
          </w:tr>
        </w:tbl>
        <w:p w:rsidR="00B13AF5" w:rsidRDefault="00B13AF5" w:rsidP="00DB2AB9">
          <w:pPr>
            <w:pStyle w:val="Rodap"/>
          </w:pPr>
        </w:p>
      </w:tc>
    </w:tr>
  </w:tbl>
  <w:p w:rsidR="00B13AF5" w:rsidRDefault="00B13AF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/>
  <w:tbl>
    <w:tblPr>
      <w:tblW w:w="5000" w:type="pct"/>
      <w:tblBorders>
        <w:insideH w:val="single" w:sz="4" w:space="0" w:color="404040"/>
      </w:tblBorders>
      <w:tblLook w:val="00A0" w:firstRow="1" w:lastRow="0" w:firstColumn="1" w:lastColumn="0" w:noHBand="0" w:noVBand="0"/>
    </w:tblPr>
    <w:tblGrid>
      <w:gridCol w:w="15615"/>
    </w:tblGrid>
    <w:tr w:rsidR="00B13AF5" w:rsidTr="007905AD">
      <w:trPr>
        <w:trHeight w:val="180"/>
      </w:trPr>
      <w:tc>
        <w:tcPr>
          <w:tcW w:w="2214" w:type="pct"/>
        </w:tcPr>
        <w:tbl>
          <w:tblPr>
            <w:tblW w:w="16138" w:type="dxa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8068"/>
            <w:gridCol w:w="8070"/>
          </w:tblGrid>
          <w:tr w:rsidR="00B13AF5" w:rsidTr="007905AD">
            <w:trPr>
              <w:trHeight w:val="615"/>
            </w:trPr>
            <w:tc>
              <w:tcPr>
                <w:tcW w:w="8068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B13AF5" w:rsidRDefault="00B13AF5" w:rsidP="00DB2AB9">
                <w:pPr>
                  <w:pStyle w:val="Rodap"/>
                  <w:rPr>
                    <w:rStyle w:val="Nmerodepgina"/>
                  </w:rPr>
                </w:pPr>
                <w:r>
                  <w:rPr>
                    <w:rStyle w:val="Nmerodepgina"/>
                  </w:rPr>
                  <w:t>Documento de Especificação de Interface</w:t>
                </w:r>
              </w:p>
              <w:p w:rsidR="00B13AF5" w:rsidRDefault="00B13AF5" w:rsidP="00DB2AB9">
                <w:pPr>
                  <w:pStyle w:val="Rodap"/>
                  <w:rPr>
                    <w:rStyle w:val="Nmerodepgina"/>
                  </w:rPr>
                </w:pPr>
              </w:p>
            </w:tc>
            <w:tc>
              <w:tcPr>
                <w:tcW w:w="80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B13AF5" w:rsidRDefault="00B13AF5" w:rsidP="00DB2AB9">
                <w:pPr>
                  <w:tabs>
                    <w:tab w:val="left" w:pos="-9138"/>
                  </w:tabs>
                  <w:spacing w:beforeLines="20" w:before="48" w:after="20"/>
                  <w:jc w:val="center"/>
                  <w:rPr>
                    <w:rStyle w:val="Nmerodepgina"/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 xml:space="preserve">                                                                                                            Página </w:t>
                </w:r>
                <w:r>
                  <w:rPr>
                    <w:rStyle w:val="Nmerodepgina"/>
                    <w:sz w:val="16"/>
                  </w:rPr>
                  <w:fldChar w:fldCharType="begin"/>
                </w:r>
                <w:r>
                  <w:rPr>
                    <w:rStyle w:val="Nmerodepgina"/>
                    <w:sz w:val="16"/>
                  </w:rPr>
                  <w:instrText xml:space="preserve"> PAGE </w:instrText>
                </w:r>
                <w:r>
                  <w:rPr>
                    <w:rStyle w:val="Nmerodepgina"/>
                    <w:sz w:val="16"/>
                  </w:rPr>
                  <w:fldChar w:fldCharType="separate"/>
                </w:r>
                <w:r w:rsidR="0030787E">
                  <w:rPr>
                    <w:rStyle w:val="Nmerodepgina"/>
                    <w:noProof/>
                    <w:sz w:val="16"/>
                  </w:rPr>
                  <w:t>6</w:t>
                </w:r>
                <w:r>
                  <w:rPr>
                    <w:rStyle w:val="Nmerodepgina"/>
                    <w:sz w:val="16"/>
                  </w:rPr>
                  <w:fldChar w:fldCharType="end"/>
                </w:r>
              </w:p>
            </w:tc>
          </w:tr>
        </w:tbl>
        <w:p w:rsidR="00B13AF5" w:rsidRDefault="00B13AF5" w:rsidP="00DB2AB9">
          <w:pPr>
            <w:pStyle w:val="Rodap"/>
          </w:pPr>
        </w:p>
      </w:tc>
    </w:tr>
  </w:tbl>
  <w:p w:rsidR="00B13AF5" w:rsidRDefault="00B13AF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/>
  <w:tbl>
    <w:tblPr>
      <w:tblW w:w="5000" w:type="pct"/>
      <w:tblBorders>
        <w:insideH w:val="single" w:sz="4" w:space="0" w:color="404040"/>
      </w:tblBorders>
      <w:tblLook w:val="00A0" w:firstRow="1" w:lastRow="0" w:firstColumn="1" w:lastColumn="0" w:noHBand="0" w:noVBand="0"/>
    </w:tblPr>
    <w:tblGrid>
      <w:gridCol w:w="15615"/>
    </w:tblGrid>
    <w:tr w:rsidR="00B13AF5" w:rsidTr="007905AD">
      <w:trPr>
        <w:trHeight w:val="180"/>
      </w:trPr>
      <w:tc>
        <w:tcPr>
          <w:tcW w:w="2214" w:type="pct"/>
        </w:tcPr>
        <w:tbl>
          <w:tblPr>
            <w:tblW w:w="16138" w:type="dxa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8068"/>
            <w:gridCol w:w="8070"/>
          </w:tblGrid>
          <w:tr w:rsidR="00B13AF5" w:rsidTr="007905AD">
            <w:trPr>
              <w:trHeight w:val="615"/>
            </w:trPr>
            <w:tc>
              <w:tcPr>
                <w:tcW w:w="8068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B13AF5" w:rsidRDefault="00B13AF5" w:rsidP="00DB2AB9">
                <w:pPr>
                  <w:pStyle w:val="Rodap"/>
                  <w:rPr>
                    <w:rStyle w:val="Nmerodepgina"/>
                  </w:rPr>
                </w:pPr>
                <w:r>
                  <w:rPr>
                    <w:rStyle w:val="Nmerodepgina"/>
                  </w:rPr>
                  <w:t>Documento de Especificação de Interface</w:t>
                </w:r>
              </w:p>
              <w:p w:rsidR="00B13AF5" w:rsidRDefault="00B13AF5" w:rsidP="00DB2AB9">
                <w:pPr>
                  <w:pStyle w:val="Rodap"/>
                  <w:rPr>
                    <w:rStyle w:val="Nmerodepgina"/>
                  </w:rPr>
                </w:pPr>
              </w:p>
            </w:tc>
            <w:tc>
              <w:tcPr>
                <w:tcW w:w="80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B13AF5" w:rsidRDefault="00B13AF5" w:rsidP="00DB2AB9">
                <w:pPr>
                  <w:tabs>
                    <w:tab w:val="left" w:pos="-9138"/>
                  </w:tabs>
                  <w:spacing w:beforeLines="20" w:before="48" w:after="20"/>
                  <w:jc w:val="center"/>
                  <w:rPr>
                    <w:rStyle w:val="Nmerodepgina"/>
                    <w:b/>
                    <w:bCs/>
                    <w:sz w:val="16"/>
                  </w:rPr>
                </w:pPr>
                <w:r>
                  <w:rPr>
                    <w:b/>
                    <w:bCs/>
                    <w:sz w:val="16"/>
                  </w:rPr>
                  <w:t xml:space="preserve">                                                                                                            Página </w:t>
                </w:r>
                <w:r>
                  <w:rPr>
                    <w:rStyle w:val="Nmerodepgina"/>
                    <w:sz w:val="16"/>
                  </w:rPr>
                  <w:fldChar w:fldCharType="begin"/>
                </w:r>
                <w:r>
                  <w:rPr>
                    <w:rStyle w:val="Nmerodepgina"/>
                    <w:sz w:val="16"/>
                  </w:rPr>
                  <w:instrText xml:space="preserve"> PAGE </w:instrText>
                </w:r>
                <w:r>
                  <w:rPr>
                    <w:rStyle w:val="Nmerodepgina"/>
                    <w:sz w:val="16"/>
                  </w:rPr>
                  <w:fldChar w:fldCharType="separate"/>
                </w:r>
                <w:r w:rsidR="00077210">
                  <w:rPr>
                    <w:rStyle w:val="Nmerodepgina"/>
                    <w:noProof/>
                    <w:sz w:val="16"/>
                  </w:rPr>
                  <w:t>8</w:t>
                </w:r>
                <w:r>
                  <w:rPr>
                    <w:rStyle w:val="Nmerodepgina"/>
                    <w:sz w:val="16"/>
                  </w:rPr>
                  <w:fldChar w:fldCharType="end"/>
                </w:r>
              </w:p>
            </w:tc>
          </w:tr>
        </w:tbl>
        <w:p w:rsidR="00B13AF5" w:rsidRDefault="00B13AF5" w:rsidP="00DB2AB9">
          <w:pPr>
            <w:pStyle w:val="Rodap"/>
          </w:pPr>
        </w:p>
      </w:tc>
    </w:tr>
  </w:tbl>
  <w:p w:rsidR="00B13AF5" w:rsidRDefault="00B13AF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9C" w:rsidRDefault="00DF099C" w:rsidP="00093BE1">
      <w:pPr>
        <w:spacing w:before="0" w:after="0"/>
      </w:pPr>
      <w:r>
        <w:separator/>
      </w:r>
    </w:p>
  </w:footnote>
  <w:footnote w:type="continuationSeparator" w:id="0">
    <w:p w:rsidR="00DF099C" w:rsidRDefault="00DF099C" w:rsidP="00093B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>
    <w:pPr>
      <w:jc w:val="center"/>
      <w:rPr>
        <w:noProof/>
      </w:rPr>
    </w:pPr>
    <w:r>
      <w:rPr>
        <w:noProof/>
        <w:lang w:eastAsia="pt-BR"/>
      </w:rPr>
      <w:drawing>
        <wp:inline distT="0" distB="0" distL="0" distR="0" wp14:anchorId="73EDD5E6" wp14:editId="0633C43B">
          <wp:extent cx="723265" cy="564515"/>
          <wp:effectExtent l="0" t="0" r="635" b="6985"/>
          <wp:docPr id="10" name="Imagem 10" descr="Capes Medium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pes Medium 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AF5" w:rsidRPr="004A4194" w:rsidRDefault="00B13AF5" w:rsidP="00DB2AB9">
    <w:pPr>
      <w:jc w:val="center"/>
    </w:pPr>
  </w:p>
  <w:p w:rsidR="00B13AF5" w:rsidRPr="00725C1E" w:rsidRDefault="00B13AF5" w:rsidP="00DB2AB9">
    <w:pPr>
      <w:pBdr>
        <w:bottom w:val="single" w:sz="4" w:space="1" w:color="auto"/>
      </w:pBdr>
      <w:spacing w:before="40" w:after="40"/>
      <w:jc w:val="center"/>
      <w:rPr>
        <w:b/>
        <w:szCs w:val="18"/>
      </w:rPr>
    </w:pPr>
    <w:r w:rsidRPr="00725C1E">
      <w:rPr>
        <w:b/>
        <w:szCs w:val="18"/>
      </w:rPr>
      <w:t>Coordenação de Aperfeiçoamento de Pessoal de Nível Superior</w:t>
    </w:r>
  </w:p>
  <w:p w:rsidR="00B13AF5" w:rsidRPr="001B7E61" w:rsidRDefault="00B13AF5" w:rsidP="00DB2AB9">
    <w:pPr>
      <w:pStyle w:val="Cabealho"/>
      <w:jc w:val="center"/>
    </w:pPr>
  </w:p>
  <w:p w:rsidR="00B13AF5" w:rsidRPr="00FD36F5" w:rsidRDefault="00B13AF5" w:rsidP="00DB2AB9">
    <w:pPr>
      <w:pStyle w:val="Cabealho"/>
      <w:jc w:val="center"/>
    </w:pPr>
  </w:p>
  <w:p w:rsidR="00B13AF5" w:rsidRPr="00B63DD6" w:rsidRDefault="00B13AF5" w:rsidP="00DB2AB9">
    <w:pPr>
      <w:pStyle w:val="Cabealho"/>
    </w:pPr>
  </w:p>
  <w:p w:rsidR="00B13AF5" w:rsidRPr="00C05673" w:rsidRDefault="00B13AF5" w:rsidP="00DB2AB9">
    <w:pPr>
      <w:pStyle w:val="Cabealho"/>
    </w:pPr>
  </w:p>
  <w:p w:rsidR="00B13AF5" w:rsidRPr="00DB2AB9" w:rsidRDefault="00B13AF5" w:rsidP="00DB2AB9">
    <w:pPr>
      <w:pStyle w:val="Cabealh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>
    <w:pPr>
      <w:jc w:val="center"/>
      <w:rPr>
        <w:noProof/>
      </w:rPr>
    </w:pPr>
    <w:r>
      <w:rPr>
        <w:noProof/>
        <w:lang w:eastAsia="pt-BR"/>
      </w:rPr>
      <w:drawing>
        <wp:inline distT="0" distB="0" distL="0" distR="0" wp14:anchorId="0AFBBFAA" wp14:editId="76F48105">
          <wp:extent cx="723265" cy="564515"/>
          <wp:effectExtent l="0" t="0" r="635" b="6985"/>
          <wp:docPr id="9" name="Imagem 9" descr="Capes Medium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pes Medium 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AF5" w:rsidRPr="004A4194" w:rsidRDefault="00B13AF5" w:rsidP="00DB2AB9">
    <w:pPr>
      <w:jc w:val="center"/>
    </w:pPr>
  </w:p>
  <w:p w:rsidR="00B13AF5" w:rsidRPr="00725C1E" w:rsidRDefault="00B13AF5" w:rsidP="00DB2AB9">
    <w:pPr>
      <w:pBdr>
        <w:bottom w:val="single" w:sz="4" w:space="1" w:color="auto"/>
      </w:pBdr>
      <w:spacing w:before="40" w:after="40"/>
      <w:jc w:val="center"/>
      <w:rPr>
        <w:b/>
        <w:szCs w:val="18"/>
      </w:rPr>
    </w:pPr>
    <w:r w:rsidRPr="00725C1E">
      <w:rPr>
        <w:b/>
        <w:szCs w:val="18"/>
      </w:rPr>
      <w:t>Coordenação de Aperfeiçoamento de Pessoal de Nível Superior</w:t>
    </w:r>
  </w:p>
  <w:p w:rsidR="00B13AF5" w:rsidRPr="001B7E61" w:rsidRDefault="00B13AF5" w:rsidP="00DB2AB9">
    <w:pPr>
      <w:pStyle w:val="Cabealho"/>
    </w:pPr>
  </w:p>
  <w:p w:rsidR="00B13AF5" w:rsidRPr="00FD36F5" w:rsidRDefault="00B13AF5" w:rsidP="00DB2AB9">
    <w:pPr>
      <w:pStyle w:val="Cabealho"/>
    </w:pPr>
  </w:p>
  <w:p w:rsidR="00B13AF5" w:rsidRPr="00B63DD6" w:rsidRDefault="00B13AF5" w:rsidP="00DB2AB9">
    <w:pPr>
      <w:pStyle w:val="Cabealho"/>
    </w:pPr>
  </w:p>
  <w:p w:rsidR="00B13AF5" w:rsidRPr="00C05673" w:rsidRDefault="00B13AF5" w:rsidP="00DB2AB9">
    <w:pPr>
      <w:pStyle w:val="Cabealho"/>
    </w:pPr>
  </w:p>
  <w:p w:rsidR="00B13AF5" w:rsidRPr="00DB2AB9" w:rsidRDefault="00B13AF5" w:rsidP="00DB2AB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>
    <w:pPr>
      <w:jc w:val="center"/>
      <w:rPr>
        <w:noProof/>
      </w:rPr>
    </w:pPr>
    <w:r>
      <w:rPr>
        <w:noProof/>
        <w:lang w:eastAsia="pt-BR"/>
      </w:rPr>
      <w:drawing>
        <wp:inline distT="0" distB="0" distL="0" distR="0" wp14:anchorId="48113CA4" wp14:editId="58502915">
          <wp:extent cx="723265" cy="564515"/>
          <wp:effectExtent l="0" t="0" r="635" b="6985"/>
          <wp:docPr id="4" name="Imagem 4" descr="Capes Medium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pes Medium 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AF5" w:rsidRPr="004A4194" w:rsidRDefault="00B13AF5" w:rsidP="00DB2AB9">
    <w:pPr>
      <w:jc w:val="center"/>
    </w:pPr>
  </w:p>
  <w:p w:rsidR="00B13AF5" w:rsidRPr="00725C1E" w:rsidRDefault="00B13AF5" w:rsidP="00DB2AB9">
    <w:pPr>
      <w:pBdr>
        <w:bottom w:val="single" w:sz="4" w:space="1" w:color="auto"/>
      </w:pBdr>
      <w:spacing w:before="40" w:after="40"/>
      <w:jc w:val="center"/>
      <w:rPr>
        <w:b/>
        <w:szCs w:val="18"/>
      </w:rPr>
    </w:pPr>
    <w:r w:rsidRPr="00725C1E">
      <w:rPr>
        <w:b/>
        <w:szCs w:val="18"/>
      </w:rPr>
      <w:t>Coordenação de Aperfeiçoamento de Pessoal de Nível Superior</w:t>
    </w:r>
  </w:p>
  <w:p w:rsidR="00B13AF5" w:rsidRPr="001B7E61" w:rsidRDefault="00B13AF5" w:rsidP="00DB2AB9">
    <w:pPr>
      <w:pStyle w:val="Cabealho"/>
      <w:jc w:val="center"/>
    </w:pPr>
  </w:p>
  <w:p w:rsidR="00B13AF5" w:rsidRPr="00FD36F5" w:rsidRDefault="00B13AF5" w:rsidP="00DB2AB9">
    <w:pPr>
      <w:pStyle w:val="Cabealho"/>
      <w:jc w:val="center"/>
    </w:pPr>
  </w:p>
  <w:p w:rsidR="00B13AF5" w:rsidRPr="00B63DD6" w:rsidRDefault="00B13AF5" w:rsidP="00DB2AB9">
    <w:pPr>
      <w:pStyle w:val="Cabealho"/>
      <w:jc w:val="center"/>
    </w:pPr>
  </w:p>
  <w:p w:rsidR="00B13AF5" w:rsidRPr="00C05673" w:rsidRDefault="00B13AF5" w:rsidP="00DB2AB9">
    <w:pPr>
      <w:pStyle w:val="Cabealho"/>
    </w:pPr>
  </w:p>
  <w:p w:rsidR="00B13AF5" w:rsidRPr="00DB2AB9" w:rsidRDefault="00B13AF5" w:rsidP="00DB2AB9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BE584F">
    <w:pPr>
      <w:jc w:val="center"/>
      <w:rPr>
        <w:noProof/>
      </w:rPr>
    </w:pPr>
    <w:r>
      <w:rPr>
        <w:noProof/>
        <w:lang w:eastAsia="pt-BR"/>
      </w:rPr>
      <w:drawing>
        <wp:inline distT="0" distB="0" distL="0" distR="0" wp14:anchorId="1644EBBD" wp14:editId="6D1474B8">
          <wp:extent cx="723265" cy="564515"/>
          <wp:effectExtent l="0" t="0" r="635" b="6985"/>
          <wp:docPr id="6" name="Imagem 6" descr="Capes Medium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pes Medium 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AF5" w:rsidRPr="004A4194" w:rsidRDefault="00B13AF5" w:rsidP="00BE584F">
    <w:pPr>
      <w:jc w:val="center"/>
    </w:pPr>
  </w:p>
  <w:p w:rsidR="00B13AF5" w:rsidRPr="00725C1E" w:rsidRDefault="00B13AF5" w:rsidP="00BE584F">
    <w:pPr>
      <w:pBdr>
        <w:bottom w:val="single" w:sz="4" w:space="1" w:color="auto"/>
      </w:pBdr>
      <w:spacing w:before="40" w:after="40"/>
      <w:jc w:val="center"/>
      <w:rPr>
        <w:b/>
        <w:szCs w:val="18"/>
      </w:rPr>
    </w:pPr>
    <w:r w:rsidRPr="00725C1E">
      <w:rPr>
        <w:b/>
        <w:szCs w:val="18"/>
      </w:rPr>
      <w:t>Coordenação de Aperfeiçoamento de Pessoal de Nível Superior</w:t>
    </w:r>
  </w:p>
  <w:p w:rsidR="00B13AF5" w:rsidRPr="001B7E61" w:rsidRDefault="00B13AF5" w:rsidP="00BE584F">
    <w:pPr>
      <w:pStyle w:val="Cabealho"/>
      <w:jc w:val="center"/>
    </w:pPr>
  </w:p>
  <w:p w:rsidR="00B13AF5" w:rsidRPr="00FD36F5" w:rsidRDefault="00B13AF5" w:rsidP="00BE584F">
    <w:pPr>
      <w:pStyle w:val="Cabealho"/>
      <w:jc w:val="center"/>
    </w:pPr>
  </w:p>
  <w:p w:rsidR="00B13AF5" w:rsidRPr="00BE584F" w:rsidRDefault="00B13AF5" w:rsidP="00BE584F">
    <w:pPr>
      <w:pStyle w:val="Cabealh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DB2AB9">
    <w:pPr>
      <w:jc w:val="center"/>
      <w:rPr>
        <w:noProof/>
      </w:rPr>
    </w:pPr>
    <w:r>
      <w:rPr>
        <w:noProof/>
        <w:lang w:eastAsia="pt-BR"/>
      </w:rPr>
      <w:drawing>
        <wp:inline distT="0" distB="0" distL="0" distR="0" wp14:anchorId="4345D32D" wp14:editId="68C34002">
          <wp:extent cx="723265" cy="564515"/>
          <wp:effectExtent l="0" t="0" r="635" b="6985"/>
          <wp:docPr id="12" name="Imagem 12" descr="Capes Medium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pes Medium 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AF5" w:rsidRPr="004A4194" w:rsidRDefault="00B13AF5" w:rsidP="00DB2AB9">
    <w:pPr>
      <w:jc w:val="center"/>
    </w:pPr>
  </w:p>
  <w:p w:rsidR="00B13AF5" w:rsidRPr="00725C1E" w:rsidRDefault="00B13AF5" w:rsidP="00DB2AB9">
    <w:pPr>
      <w:pBdr>
        <w:bottom w:val="single" w:sz="4" w:space="1" w:color="auto"/>
      </w:pBdr>
      <w:spacing w:before="40" w:after="40"/>
      <w:jc w:val="center"/>
      <w:rPr>
        <w:b/>
        <w:szCs w:val="18"/>
      </w:rPr>
    </w:pPr>
    <w:r w:rsidRPr="00725C1E">
      <w:rPr>
        <w:b/>
        <w:szCs w:val="18"/>
      </w:rPr>
      <w:t>Coordenação de Aperfeiçoamento de Pessoal de Nível Superior</w:t>
    </w:r>
  </w:p>
  <w:p w:rsidR="00B13AF5" w:rsidRPr="001B7E61" w:rsidRDefault="00B13AF5" w:rsidP="00DB2AB9">
    <w:pPr>
      <w:pStyle w:val="Cabealho"/>
      <w:jc w:val="center"/>
    </w:pPr>
  </w:p>
  <w:p w:rsidR="00B13AF5" w:rsidRPr="00FD36F5" w:rsidRDefault="00B13AF5" w:rsidP="00DB2AB9">
    <w:pPr>
      <w:pStyle w:val="Cabealho"/>
      <w:jc w:val="center"/>
    </w:pPr>
  </w:p>
  <w:p w:rsidR="00B13AF5" w:rsidRPr="00B63DD6" w:rsidRDefault="00B13AF5" w:rsidP="00DB2AB9">
    <w:pPr>
      <w:pStyle w:val="Cabealho"/>
      <w:jc w:val="center"/>
    </w:pPr>
  </w:p>
  <w:p w:rsidR="00B13AF5" w:rsidRPr="00C05673" w:rsidRDefault="00B13AF5" w:rsidP="00DB2AB9">
    <w:pPr>
      <w:pStyle w:val="Cabealho"/>
    </w:pPr>
  </w:p>
  <w:p w:rsidR="00B13AF5" w:rsidRPr="00DB2AB9" w:rsidRDefault="00B13AF5" w:rsidP="00DB2AB9">
    <w:pPr>
      <w:pStyle w:val="Cabealh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F5" w:rsidRDefault="00B13AF5" w:rsidP="00BE584F">
    <w:pPr>
      <w:jc w:val="center"/>
      <w:rPr>
        <w:noProof/>
      </w:rPr>
    </w:pPr>
    <w:r>
      <w:rPr>
        <w:noProof/>
        <w:lang w:eastAsia="pt-BR"/>
      </w:rPr>
      <w:drawing>
        <wp:inline distT="0" distB="0" distL="0" distR="0" wp14:anchorId="257B84B0" wp14:editId="0E9E265D">
          <wp:extent cx="723265" cy="564515"/>
          <wp:effectExtent l="0" t="0" r="635" b="6985"/>
          <wp:docPr id="5" name="Imagem 5" descr="Capes Medium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pes Medium 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AF5" w:rsidRPr="004A4194" w:rsidRDefault="00B13AF5" w:rsidP="00BE584F">
    <w:pPr>
      <w:jc w:val="center"/>
    </w:pPr>
  </w:p>
  <w:p w:rsidR="00B13AF5" w:rsidRPr="00725C1E" w:rsidRDefault="00B13AF5" w:rsidP="00BE584F">
    <w:pPr>
      <w:pBdr>
        <w:bottom w:val="single" w:sz="4" w:space="1" w:color="auto"/>
      </w:pBdr>
      <w:spacing w:before="40" w:after="40"/>
      <w:jc w:val="center"/>
      <w:rPr>
        <w:b/>
        <w:szCs w:val="18"/>
      </w:rPr>
    </w:pPr>
    <w:r w:rsidRPr="00725C1E">
      <w:rPr>
        <w:b/>
        <w:szCs w:val="18"/>
      </w:rPr>
      <w:t>Coordenação de Aperfeiçoamento de Pessoal de Nível Superior</w:t>
    </w:r>
  </w:p>
  <w:p w:rsidR="00B13AF5" w:rsidRPr="001B7E61" w:rsidRDefault="00B13AF5" w:rsidP="00BE584F">
    <w:pPr>
      <w:pStyle w:val="Cabealho"/>
      <w:jc w:val="center"/>
    </w:pPr>
  </w:p>
  <w:p w:rsidR="00B13AF5" w:rsidRPr="00FD36F5" w:rsidRDefault="00B13AF5" w:rsidP="00BE584F">
    <w:pPr>
      <w:pStyle w:val="Cabealho"/>
      <w:jc w:val="center"/>
    </w:pPr>
  </w:p>
  <w:p w:rsidR="00B13AF5" w:rsidRPr="00BE584F" w:rsidRDefault="00B13AF5" w:rsidP="00BE584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6C6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FFFFFF82"/>
    <w:multiLevelType w:val="singleLevel"/>
    <w:tmpl w:val="3678E7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>
    <w:nsid w:val="00F44165"/>
    <w:multiLevelType w:val="hybridMultilevel"/>
    <w:tmpl w:val="FA205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0224B"/>
    <w:multiLevelType w:val="hybridMultilevel"/>
    <w:tmpl w:val="971EF00A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>
    <w:nsid w:val="0AF57FF8"/>
    <w:multiLevelType w:val="hybridMultilevel"/>
    <w:tmpl w:val="81287FF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10B00"/>
    <w:multiLevelType w:val="hybridMultilevel"/>
    <w:tmpl w:val="587040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D05C3"/>
    <w:multiLevelType w:val="hybridMultilevel"/>
    <w:tmpl w:val="81287FF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36573"/>
    <w:multiLevelType w:val="hybridMultilevel"/>
    <w:tmpl w:val="7548C5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C333F"/>
    <w:multiLevelType w:val="hybridMultilevel"/>
    <w:tmpl w:val="81E46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C05E2"/>
    <w:multiLevelType w:val="hybridMultilevel"/>
    <w:tmpl w:val="091A9F5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6054B"/>
    <w:multiLevelType w:val="hybridMultilevel"/>
    <w:tmpl w:val="69EE3F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2028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18F76453"/>
    <w:multiLevelType w:val="multilevel"/>
    <w:tmpl w:val="15E687B8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901650A"/>
    <w:multiLevelType w:val="multilevel"/>
    <w:tmpl w:val="D6EE15F8"/>
    <w:lvl w:ilvl="0">
      <w:start w:val="1"/>
      <w:numFmt w:val="lowerLetter"/>
      <w:lvlText w:val="%1)"/>
      <w:lvlJc w:val="left"/>
      <w:pPr>
        <w:tabs>
          <w:tab w:val="num" w:pos="360"/>
        </w:tabs>
      </w:pPr>
    </w:lvl>
    <w:lvl w:ilvl="1">
      <w:start w:val="1"/>
      <w:numFmt w:val="decimal"/>
      <w:suff w:val="space"/>
      <w:lvlText w:val="%1.%2."/>
      <w:lvlJc w:val="left"/>
      <w:pPr>
        <w:tabs>
          <w:tab w:val="num" w:pos="792"/>
        </w:tabs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6260"/>
        </w:tabs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252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19AC0A60"/>
    <w:multiLevelType w:val="hybridMultilevel"/>
    <w:tmpl w:val="81287FF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FF78D9"/>
    <w:multiLevelType w:val="hybridMultilevel"/>
    <w:tmpl w:val="EBFA8B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66F88"/>
    <w:multiLevelType w:val="multilevel"/>
    <w:tmpl w:val="FBCC5F94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C0520A3"/>
    <w:multiLevelType w:val="hybridMultilevel"/>
    <w:tmpl w:val="81E46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E227F5"/>
    <w:multiLevelType w:val="hybridMultilevel"/>
    <w:tmpl w:val="6472C42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58414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1F146A46"/>
    <w:multiLevelType w:val="hybridMultilevel"/>
    <w:tmpl w:val="37E4844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20180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>
    <w:nsid w:val="2B6219E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3">
    <w:nsid w:val="2C9E532A"/>
    <w:multiLevelType w:val="multilevel"/>
    <w:tmpl w:val="B046F4DC"/>
    <w:lvl w:ilvl="0">
      <w:start w:val="1"/>
      <w:numFmt w:val="decimal"/>
      <w:suff w:val="space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792"/>
        </w:tabs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2160"/>
        </w:tabs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252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2CFB4C5C"/>
    <w:multiLevelType w:val="hybridMultilevel"/>
    <w:tmpl w:val="4336CCBC"/>
    <w:lvl w:ilvl="0" w:tplc="C6AE8E0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5F1F5F"/>
    <w:multiLevelType w:val="hybridMultilevel"/>
    <w:tmpl w:val="E5405A44"/>
    <w:lvl w:ilvl="0" w:tplc="0416000F">
      <w:start w:val="1"/>
      <w:numFmt w:val="decimal"/>
      <w:lvlText w:val="%1."/>
      <w:lvlJc w:val="left"/>
      <w:pPr>
        <w:ind w:left="716" w:hanging="360"/>
      </w:pPr>
    </w:lvl>
    <w:lvl w:ilvl="1" w:tplc="04160019" w:tentative="1">
      <w:start w:val="1"/>
      <w:numFmt w:val="lowerLetter"/>
      <w:lvlText w:val="%2."/>
      <w:lvlJc w:val="left"/>
      <w:pPr>
        <w:ind w:left="1436" w:hanging="360"/>
      </w:pPr>
    </w:lvl>
    <w:lvl w:ilvl="2" w:tplc="0416001B" w:tentative="1">
      <w:start w:val="1"/>
      <w:numFmt w:val="lowerRoman"/>
      <w:lvlText w:val="%3."/>
      <w:lvlJc w:val="right"/>
      <w:pPr>
        <w:ind w:left="2156" w:hanging="180"/>
      </w:pPr>
    </w:lvl>
    <w:lvl w:ilvl="3" w:tplc="0416000F" w:tentative="1">
      <w:start w:val="1"/>
      <w:numFmt w:val="decimal"/>
      <w:lvlText w:val="%4."/>
      <w:lvlJc w:val="left"/>
      <w:pPr>
        <w:ind w:left="2876" w:hanging="360"/>
      </w:pPr>
    </w:lvl>
    <w:lvl w:ilvl="4" w:tplc="04160019" w:tentative="1">
      <w:start w:val="1"/>
      <w:numFmt w:val="lowerLetter"/>
      <w:lvlText w:val="%5."/>
      <w:lvlJc w:val="left"/>
      <w:pPr>
        <w:ind w:left="3596" w:hanging="360"/>
      </w:pPr>
    </w:lvl>
    <w:lvl w:ilvl="5" w:tplc="0416001B" w:tentative="1">
      <w:start w:val="1"/>
      <w:numFmt w:val="lowerRoman"/>
      <w:lvlText w:val="%6."/>
      <w:lvlJc w:val="right"/>
      <w:pPr>
        <w:ind w:left="4316" w:hanging="180"/>
      </w:pPr>
    </w:lvl>
    <w:lvl w:ilvl="6" w:tplc="0416000F" w:tentative="1">
      <w:start w:val="1"/>
      <w:numFmt w:val="decimal"/>
      <w:lvlText w:val="%7."/>
      <w:lvlJc w:val="left"/>
      <w:pPr>
        <w:ind w:left="5036" w:hanging="360"/>
      </w:pPr>
    </w:lvl>
    <w:lvl w:ilvl="7" w:tplc="04160019" w:tentative="1">
      <w:start w:val="1"/>
      <w:numFmt w:val="lowerLetter"/>
      <w:lvlText w:val="%8."/>
      <w:lvlJc w:val="left"/>
      <w:pPr>
        <w:ind w:left="5756" w:hanging="360"/>
      </w:pPr>
    </w:lvl>
    <w:lvl w:ilvl="8" w:tplc="0416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6">
    <w:nsid w:val="308F175C"/>
    <w:multiLevelType w:val="hybridMultilevel"/>
    <w:tmpl w:val="381A8C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1709B2"/>
    <w:multiLevelType w:val="hybridMultilevel"/>
    <w:tmpl w:val="091A9F5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BA711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9">
    <w:nsid w:val="3B781C1B"/>
    <w:multiLevelType w:val="multilevel"/>
    <w:tmpl w:val="FFFFFFFF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3C6F2641"/>
    <w:multiLevelType w:val="hybridMultilevel"/>
    <w:tmpl w:val="8368B36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0070485"/>
    <w:multiLevelType w:val="hybridMultilevel"/>
    <w:tmpl w:val="81287FF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FB7746"/>
    <w:multiLevelType w:val="hybridMultilevel"/>
    <w:tmpl w:val="DE0C2B4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6127F1"/>
    <w:multiLevelType w:val="hybridMultilevel"/>
    <w:tmpl w:val="091A9F5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96197B"/>
    <w:multiLevelType w:val="hybridMultilevel"/>
    <w:tmpl w:val="70C49252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E497E"/>
    <w:multiLevelType w:val="hybridMultilevel"/>
    <w:tmpl w:val="6FA803A0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6E73427"/>
    <w:multiLevelType w:val="hybridMultilevel"/>
    <w:tmpl w:val="0DC6B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0E28AC"/>
    <w:multiLevelType w:val="hybridMultilevel"/>
    <w:tmpl w:val="381A8C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724A8B"/>
    <w:multiLevelType w:val="hybridMultilevel"/>
    <w:tmpl w:val="091A9F5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739D7"/>
    <w:multiLevelType w:val="hybridMultilevel"/>
    <w:tmpl w:val="D85E37E8"/>
    <w:lvl w:ilvl="0" w:tplc="CD18BD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522A69"/>
    <w:multiLevelType w:val="hybridMultilevel"/>
    <w:tmpl w:val="8368B36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9ED6F62"/>
    <w:multiLevelType w:val="hybridMultilevel"/>
    <w:tmpl w:val="8368B36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29060DA"/>
    <w:multiLevelType w:val="hybridMultilevel"/>
    <w:tmpl w:val="8368B36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4BF150E"/>
    <w:multiLevelType w:val="hybridMultilevel"/>
    <w:tmpl w:val="F4D63DE0"/>
    <w:lvl w:ilvl="0" w:tplc="04160017">
      <w:start w:val="1"/>
      <w:numFmt w:val="lowerLetter"/>
      <w:lvlText w:val="%1)"/>
      <w:lvlJc w:val="left"/>
      <w:pPr>
        <w:ind w:left="3600" w:hanging="360"/>
      </w:pPr>
    </w:lvl>
    <w:lvl w:ilvl="1" w:tplc="04160019" w:tentative="1">
      <w:start w:val="1"/>
      <w:numFmt w:val="lowerLetter"/>
      <w:lvlText w:val="%2."/>
      <w:lvlJc w:val="left"/>
      <w:pPr>
        <w:ind w:left="4320" w:hanging="360"/>
      </w:pPr>
    </w:lvl>
    <w:lvl w:ilvl="2" w:tplc="0416001B" w:tentative="1">
      <w:start w:val="1"/>
      <w:numFmt w:val="lowerRoman"/>
      <w:lvlText w:val="%3."/>
      <w:lvlJc w:val="right"/>
      <w:pPr>
        <w:ind w:left="5040" w:hanging="180"/>
      </w:pPr>
    </w:lvl>
    <w:lvl w:ilvl="3" w:tplc="0416000F" w:tentative="1">
      <w:start w:val="1"/>
      <w:numFmt w:val="decimal"/>
      <w:lvlText w:val="%4."/>
      <w:lvlJc w:val="left"/>
      <w:pPr>
        <w:ind w:left="5760" w:hanging="360"/>
      </w:pPr>
    </w:lvl>
    <w:lvl w:ilvl="4" w:tplc="04160019" w:tentative="1">
      <w:start w:val="1"/>
      <w:numFmt w:val="lowerLetter"/>
      <w:lvlText w:val="%5."/>
      <w:lvlJc w:val="left"/>
      <w:pPr>
        <w:ind w:left="6480" w:hanging="360"/>
      </w:pPr>
    </w:lvl>
    <w:lvl w:ilvl="5" w:tplc="0416001B" w:tentative="1">
      <w:start w:val="1"/>
      <w:numFmt w:val="lowerRoman"/>
      <w:lvlText w:val="%6."/>
      <w:lvlJc w:val="right"/>
      <w:pPr>
        <w:ind w:left="7200" w:hanging="180"/>
      </w:pPr>
    </w:lvl>
    <w:lvl w:ilvl="6" w:tplc="0416000F" w:tentative="1">
      <w:start w:val="1"/>
      <w:numFmt w:val="decimal"/>
      <w:lvlText w:val="%7."/>
      <w:lvlJc w:val="left"/>
      <w:pPr>
        <w:ind w:left="7920" w:hanging="360"/>
      </w:pPr>
    </w:lvl>
    <w:lvl w:ilvl="7" w:tplc="04160019" w:tentative="1">
      <w:start w:val="1"/>
      <w:numFmt w:val="lowerLetter"/>
      <w:lvlText w:val="%8."/>
      <w:lvlJc w:val="left"/>
      <w:pPr>
        <w:ind w:left="8640" w:hanging="360"/>
      </w:pPr>
    </w:lvl>
    <w:lvl w:ilvl="8" w:tplc="0416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4">
    <w:nsid w:val="75173558"/>
    <w:multiLevelType w:val="hybridMultilevel"/>
    <w:tmpl w:val="8368B36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69F70E7"/>
    <w:multiLevelType w:val="hybridMultilevel"/>
    <w:tmpl w:val="F872B07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B65CA"/>
    <w:multiLevelType w:val="multilevel"/>
    <w:tmpl w:val="72C8CE34"/>
    <w:lvl w:ilvl="0">
      <w:start w:val="1"/>
      <w:numFmt w:val="decimal"/>
      <w:pStyle w:val="AxureHeading1"/>
      <w:suff w:val="space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AxureHeading2"/>
      <w:suff w:val="space"/>
      <w:lvlText w:val="%1.%2."/>
      <w:lvlJc w:val="left"/>
      <w:pPr>
        <w:tabs>
          <w:tab w:val="num" w:pos="792"/>
        </w:tabs>
      </w:pPr>
      <w:rPr>
        <w:rFonts w:cs="Times New Roman"/>
      </w:rPr>
    </w:lvl>
    <w:lvl w:ilvl="2">
      <w:start w:val="1"/>
      <w:numFmt w:val="decimal"/>
      <w:pStyle w:val="AxureHeading3"/>
      <w:suff w:val="space"/>
      <w:lvlText w:val="%1.%2.%3."/>
      <w:lvlJc w:val="left"/>
      <w:pPr>
        <w:tabs>
          <w:tab w:val="num" w:pos="6260"/>
        </w:tabs>
      </w:pPr>
      <w:rPr>
        <w:rFonts w:cs="Times New Roman"/>
      </w:rPr>
    </w:lvl>
    <w:lvl w:ilvl="3">
      <w:start w:val="1"/>
      <w:numFmt w:val="decimal"/>
      <w:pStyle w:val="AxureHeading4"/>
      <w:suff w:val="space"/>
      <w:lvlText w:val="%1.%2.%3.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252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7">
    <w:nsid w:val="786B7F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8">
    <w:nsid w:val="7E902F5A"/>
    <w:multiLevelType w:val="multilevel"/>
    <w:tmpl w:val="FFFFFFFF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46"/>
  </w:num>
  <w:num w:numId="5">
    <w:abstractNumId w:val="11"/>
  </w:num>
  <w:num w:numId="6">
    <w:abstractNumId w:val="19"/>
  </w:num>
  <w:num w:numId="7">
    <w:abstractNumId w:val="28"/>
  </w:num>
  <w:num w:numId="8">
    <w:abstractNumId w:val="47"/>
  </w:num>
  <w:num w:numId="9">
    <w:abstractNumId w:val="1"/>
  </w:num>
  <w:num w:numId="10">
    <w:abstractNumId w:val="0"/>
  </w:num>
  <w:num w:numId="11">
    <w:abstractNumId w:val="46"/>
  </w:num>
  <w:num w:numId="12">
    <w:abstractNumId w:val="14"/>
  </w:num>
  <w:num w:numId="13">
    <w:abstractNumId w:val="46"/>
  </w:num>
  <w:num w:numId="14">
    <w:abstractNumId w:val="46"/>
  </w:num>
  <w:num w:numId="15">
    <w:abstractNumId w:val="31"/>
  </w:num>
  <w:num w:numId="16">
    <w:abstractNumId w:val="32"/>
  </w:num>
  <w:num w:numId="17">
    <w:abstractNumId w:val="33"/>
  </w:num>
  <w:num w:numId="18">
    <w:abstractNumId w:val="37"/>
  </w:num>
  <w:num w:numId="19">
    <w:abstractNumId w:val="10"/>
  </w:num>
  <w:num w:numId="20">
    <w:abstractNumId w:val="45"/>
  </w:num>
  <w:num w:numId="21">
    <w:abstractNumId w:val="18"/>
  </w:num>
  <w:num w:numId="22">
    <w:abstractNumId w:val="34"/>
  </w:num>
  <w:num w:numId="23">
    <w:abstractNumId w:val="6"/>
  </w:num>
  <w:num w:numId="24">
    <w:abstractNumId w:val="4"/>
  </w:num>
  <w:num w:numId="25">
    <w:abstractNumId w:val="26"/>
  </w:num>
  <w:num w:numId="26">
    <w:abstractNumId w:val="27"/>
  </w:num>
  <w:num w:numId="27">
    <w:abstractNumId w:val="9"/>
  </w:num>
  <w:num w:numId="28">
    <w:abstractNumId w:val="38"/>
  </w:num>
  <w:num w:numId="29">
    <w:abstractNumId w:val="24"/>
  </w:num>
  <w:num w:numId="30">
    <w:abstractNumId w:val="36"/>
  </w:num>
  <w:num w:numId="31">
    <w:abstractNumId w:val="5"/>
  </w:num>
  <w:num w:numId="32">
    <w:abstractNumId w:val="7"/>
  </w:num>
  <w:num w:numId="33">
    <w:abstractNumId w:val="2"/>
  </w:num>
  <w:num w:numId="34">
    <w:abstractNumId w:val="25"/>
  </w:num>
  <w:num w:numId="35">
    <w:abstractNumId w:val="41"/>
  </w:num>
  <w:num w:numId="36">
    <w:abstractNumId w:val="44"/>
  </w:num>
  <w:num w:numId="37">
    <w:abstractNumId w:val="30"/>
  </w:num>
  <w:num w:numId="38">
    <w:abstractNumId w:val="42"/>
  </w:num>
  <w:num w:numId="39">
    <w:abstractNumId w:val="40"/>
  </w:num>
  <w:num w:numId="40">
    <w:abstractNumId w:val="43"/>
  </w:num>
  <w:num w:numId="41">
    <w:abstractNumId w:val="17"/>
  </w:num>
  <w:num w:numId="42">
    <w:abstractNumId w:val="8"/>
  </w:num>
  <w:num w:numId="43">
    <w:abstractNumId w:val="20"/>
  </w:num>
  <w:num w:numId="44">
    <w:abstractNumId w:val="13"/>
  </w:num>
  <w:num w:numId="45">
    <w:abstractNumId w:val="3"/>
  </w:num>
  <w:num w:numId="46">
    <w:abstractNumId w:val="46"/>
  </w:num>
  <w:num w:numId="47">
    <w:abstractNumId w:val="15"/>
  </w:num>
  <w:num w:numId="48">
    <w:abstractNumId w:val="46"/>
  </w:num>
  <w:num w:numId="49">
    <w:abstractNumId w:val="35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7A"/>
    <w:rsid w:val="00001B14"/>
    <w:rsid w:val="00006321"/>
    <w:rsid w:val="00015753"/>
    <w:rsid w:val="00015918"/>
    <w:rsid w:val="000178A9"/>
    <w:rsid w:val="00022D57"/>
    <w:rsid w:val="00023A59"/>
    <w:rsid w:val="000247E6"/>
    <w:rsid w:val="0003035E"/>
    <w:rsid w:val="000350DD"/>
    <w:rsid w:val="00036136"/>
    <w:rsid w:val="0003787E"/>
    <w:rsid w:val="00043908"/>
    <w:rsid w:val="00044877"/>
    <w:rsid w:val="00047FCA"/>
    <w:rsid w:val="00050CE1"/>
    <w:rsid w:val="00050F19"/>
    <w:rsid w:val="00052D77"/>
    <w:rsid w:val="0005473D"/>
    <w:rsid w:val="00057B70"/>
    <w:rsid w:val="000605D5"/>
    <w:rsid w:val="000610BB"/>
    <w:rsid w:val="00061B10"/>
    <w:rsid w:val="00066A91"/>
    <w:rsid w:val="000723CA"/>
    <w:rsid w:val="00073283"/>
    <w:rsid w:val="00075991"/>
    <w:rsid w:val="00077210"/>
    <w:rsid w:val="00077AF0"/>
    <w:rsid w:val="000810B6"/>
    <w:rsid w:val="000859A3"/>
    <w:rsid w:val="00086CC7"/>
    <w:rsid w:val="00093BE1"/>
    <w:rsid w:val="000959A4"/>
    <w:rsid w:val="000A0635"/>
    <w:rsid w:val="000A4636"/>
    <w:rsid w:val="000B20BC"/>
    <w:rsid w:val="000B28E7"/>
    <w:rsid w:val="000B30D7"/>
    <w:rsid w:val="000B423F"/>
    <w:rsid w:val="000B5729"/>
    <w:rsid w:val="000C07F5"/>
    <w:rsid w:val="000C1D1F"/>
    <w:rsid w:val="000C3528"/>
    <w:rsid w:val="000D12D0"/>
    <w:rsid w:val="000D3FBF"/>
    <w:rsid w:val="000D57F7"/>
    <w:rsid w:val="000E2836"/>
    <w:rsid w:val="000E4645"/>
    <w:rsid w:val="000E4968"/>
    <w:rsid w:val="000E6BAA"/>
    <w:rsid w:val="000E72B0"/>
    <w:rsid w:val="000F1980"/>
    <w:rsid w:val="000F6E51"/>
    <w:rsid w:val="00100105"/>
    <w:rsid w:val="00100601"/>
    <w:rsid w:val="00103B13"/>
    <w:rsid w:val="001040D6"/>
    <w:rsid w:val="00112C8B"/>
    <w:rsid w:val="00117A19"/>
    <w:rsid w:val="001204D0"/>
    <w:rsid w:val="0013113E"/>
    <w:rsid w:val="00131C75"/>
    <w:rsid w:val="0013586F"/>
    <w:rsid w:val="0014359B"/>
    <w:rsid w:val="00147A6D"/>
    <w:rsid w:val="00150458"/>
    <w:rsid w:val="00152941"/>
    <w:rsid w:val="00155AF3"/>
    <w:rsid w:val="001621A8"/>
    <w:rsid w:val="00164366"/>
    <w:rsid w:val="001672E3"/>
    <w:rsid w:val="00185083"/>
    <w:rsid w:val="00186E60"/>
    <w:rsid w:val="00187000"/>
    <w:rsid w:val="00191985"/>
    <w:rsid w:val="001966A9"/>
    <w:rsid w:val="001A25DE"/>
    <w:rsid w:val="001A6568"/>
    <w:rsid w:val="001B2817"/>
    <w:rsid w:val="001B29ED"/>
    <w:rsid w:val="001B3AFE"/>
    <w:rsid w:val="001B7F2F"/>
    <w:rsid w:val="001C12E2"/>
    <w:rsid w:val="001C2B6B"/>
    <w:rsid w:val="001C3D73"/>
    <w:rsid w:val="001C4BBC"/>
    <w:rsid w:val="001C5100"/>
    <w:rsid w:val="001C7519"/>
    <w:rsid w:val="001D03F1"/>
    <w:rsid w:val="001D1D8C"/>
    <w:rsid w:val="001D76C7"/>
    <w:rsid w:val="001E0675"/>
    <w:rsid w:val="001E778D"/>
    <w:rsid w:val="001F06B5"/>
    <w:rsid w:val="00200701"/>
    <w:rsid w:val="0020703D"/>
    <w:rsid w:val="00210850"/>
    <w:rsid w:val="00212884"/>
    <w:rsid w:val="00214A72"/>
    <w:rsid w:val="00215503"/>
    <w:rsid w:val="00215AA8"/>
    <w:rsid w:val="0021768A"/>
    <w:rsid w:val="002206FA"/>
    <w:rsid w:val="00221722"/>
    <w:rsid w:val="00225CF3"/>
    <w:rsid w:val="00225DE3"/>
    <w:rsid w:val="00234E39"/>
    <w:rsid w:val="0023791B"/>
    <w:rsid w:val="002411F4"/>
    <w:rsid w:val="0024147C"/>
    <w:rsid w:val="00242413"/>
    <w:rsid w:val="00244FF9"/>
    <w:rsid w:val="00245234"/>
    <w:rsid w:val="002457CA"/>
    <w:rsid w:val="00245AB6"/>
    <w:rsid w:val="00252115"/>
    <w:rsid w:val="00256A54"/>
    <w:rsid w:val="00257047"/>
    <w:rsid w:val="00257AD2"/>
    <w:rsid w:val="00260E3D"/>
    <w:rsid w:val="002637D7"/>
    <w:rsid w:val="00275692"/>
    <w:rsid w:val="002807B6"/>
    <w:rsid w:val="00281896"/>
    <w:rsid w:val="00281F1C"/>
    <w:rsid w:val="0028301E"/>
    <w:rsid w:val="00287CFD"/>
    <w:rsid w:val="00292292"/>
    <w:rsid w:val="00292727"/>
    <w:rsid w:val="0029296B"/>
    <w:rsid w:val="002935E2"/>
    <w:rsid w:val="00295CAD"/>
    <w:rsid w:val="00297DB6"/>
    <w:rsid w:val="002A205A"/>
    <w:rsid w:val="002B7AA1"/>
    <w:rsid w:val="002C056C"/>
    <w:rsid w:val="002C29B9"/>
    <w:rsid w:val="002C43BF"/>
    <w:rsid w:val="002C512F"/>
    <w:rsid w:val="002C732B"/>
    <w:rsid w:val="002C773B"/>
    <w:rsid w:val="002D0740"/>
    <w:rsid w:val="002D07B0"/>
    <w:rsid w:val="002D41BE"/>
    <w:rsid w:val="002D7324"/>
    <w:rsid w:val="002E12C3"/>
    <w:rsid w:val="002E43E4"/>
    <w:rsid w:val="002E5EA7"/>
    <w:rsid w:val="00301B58"/>
    <w:rsid w:val="00302508"/>
    <w:rsid w:val="0030399D"/>
    <w:rsid w:val="00304D80"/>
    <w:rsid w:val="0030787E"/>
    <w:rsid w:val="003103D4"/>
    <w:rsid w:val="00316F09"/>
    <w:rsid w:val="00323213"/>
    <w:rsid w:val="00327CB1"/>
    <w:rsid w:val="00330104"/>
    <w:rsid w:val="003304D7"/>
    <w:rsid w:val="00331305"/>
    <w:rsid w:val="00337CED"/>
    <w:rsid w:val="00341AEE"/>
    <w:rsid w:val="00342128"/>
    <w:rsid w:val="003445C7"/>
    <w:rsid w:val="00345E34"/>
    <w:rsid w:val="003548C9"/>
    <w:rsid w:val="00355265"/>
    <w:rsid w:val="003553CD"/>
    <w:rsid w:val="003608BD"/>
    <w:rsid w:val="00360CB9"/>
    <w:rsid w:val="00361435"/>
    <w:rsid w:val="00361693"/>
    <w:rsid w:val="00361B44"/>
    <w:rsid w:val="00365A56"/>
    <w:rsid w:val="003670EA"/>
    <w:rsid w:val="00371F9B"/>
    <w:rsid w:val="0037288E"/>
    <w:rsid w:val="003734C9"/>
    <w:rsid w:val="00375F42"/>
    <w:rsid w:val="00377999"/>
    <w:rsid w:val="0038179E"/>
    <w:rsid w:val="00381C8E"/>
    <w:rsid w:val="00390C6C"/>
    <w:rsid w:val="00392BD3"/>
    <w:rsid w:val="003945B4"/>
    <w:rsid w:val="00395368"/>
    <w:rsid w:val="003A0730"/>
    <w:rsid w:val="003A0EE9"/>
    <w:rsid w:val="003A21A9"/>
    <w:rsid w:val="003A4A6C"/>
    <w:rsid w:val="003A7866"/>
    <w:rsid w:val="003B0B8D"/>
    <w:rsid w:val="003B1DDC"/>
    <w:rsid w:val="003B333F"/>
    <w:rsid w:val="003B769C"/>
    <w:rsid w:val="003C26AF"/>
    <w:rsid w:val="003D52BF"/>
    <w:rsid w:val="003D570A"/>
    <w:rsid w:val="003E12AF"/>
    <w:rsid w:val="003E464D"/>
    <w:rsid w:val="003E5A01"/>
    <w:rsid w:val="003E6F8C"/>
    <w:rsid w:val="003E7F05"/>
    <w:rsid w:val="003F37F2"/>
    <w:rsid w:val="004027C0"/>
    <w:rsid w:val="00403EF1"/>
    <w:rsid w:val="00410DC3"/>
    <w:rsid w:val="004144D0"/>
    <w:rsid w:val="004178FA"/>
    <w:rsid w:val="004216BB"/>
    <w:rsid w:val="00422B4A"/>
    <w:rsid w:val="00423BD6"/>
    <w:rsid w:val="00430763"/>
    <w:rsid w:val="00433277"/>
    <w:rsid w:val="00434FBE"/>
    <w:rsid w:val="004365E3"/>
    <w:rsid w:val="00437458"/>
    <w:rsid w:val="00437E1C"/>
    <w:rsid w:val="00442AD2"/>
    <w:rsid w:val="00443DE4"/>
    <w:rsid w:val="0044490A"/>
    <w:rsid w:val="00445BDC"/>
    <w:rsid w:val="0045678E"/>
    <w:rsid w:val="004602F0"/>
    <w:rsid w:val="0046040D"/>
    <w:rsid w:val="00461C4B"/>
    <w:rsid w:val="00473CA9"/>
    <w:rsid w:val="00477556"/>
    <w:rsid w:val="0047755C"/>
    <w:rsid w:val="0048354C"/>
    <w:rsid w:val="004849E5"/>
    <w:rsid w:val="004852C3"/>
    <w:rsid w:val="004853B7"/>
    <w:rsid w:val="00485497"/>
    <w:rsid w:val="00485BFE"/>
    <w:rsid w:val="004918E0"/>
    <w:rsid w:val="00493844"/>
    <w:rsid w:val="00496097"/>
    <w:rsid w:val="00496B9A"/>
    <w:rsid w:val="004A0066"/>
    <w:rsid w:val="004A1113"/>
    <w:rsid w:val="004A1967"/>
    <w:rsid w:val="004A59E1"/>
    <w:rsid w:val="004A784D"/>
    <w:rsid w:val="004B3D7A"/>
    <w:rsid w:val="004B7CBD"/>
    <w:rsid w:val="004C0504"/>
    <w:rsid w:val="004C1052"/>
    <w:rsid w:val="004C1B23"/>
    <w:rsid w:val="004C26B5"/>
    <w:rsid w:val="004C29E8"/>
    <w:rsid w:val="004C31CB"/>
    <w:rsid w:val="004C4417"/>
    <w:rsid w:val="004C464D"/>
    <w:rsid w:val="004C7840"/>
    <w:rsid w:val="004C7AF4"/>
    <w:rsid w:val="004D04E9"/>
    <w:rsid w:val="004D5B87"/>
    <w:rsid w:val="004E0004"/>
    <w:rsid w:val="004E26DF"/>
    <w:rsid w:val="004E296E"/>
    <w:rsid w:val="004E7758"/>
    <w:rsid w:val="004F3FB3"/>
    <w:rsid w:val="004F61D0"/>
    <w:rsid w:val="0050196B"/>
    <w:rsid w:val="0050463F"/>
    <w:rsid w:val="00505159"/>
    <w:rsid w:val="00506943"/>
    <w:rsid w:val="00507313"/>
    <w:rsid w:val="0050768A"/>
    <w:rsid w:val="00511D86"/>
    <w:rsid w:val="00515428"/>
    <w:rsid w:val="00515F94"/>
    <w:rsid w:val="00516252"/>
    <w:rsid w:val="005164E1"/>
    <w:rsid w:val="00526A97"/>
    <w:rsid w:val="00527845"/>
    <w:rsid w:val="00551359"/>
    <w:rsid w:val="00552786"/>
    <w:rsid w:val="00553D34"/>
    <w:rsid w:val="00557485"/>
    <w:rsid w:val="00562D82"/>
    <w:rsid w:val="00563365"/>
    <w:rsid w:val="00565AE1"/>
    <w:rsid w:val="005730C7"/>
    <w:rsid w:val="005731E5"/>
    <w:rsid w:val="005769B7"/>
    <w:rsid w:val="005827B5"/>
    <w:rsid w:val="005847EB"/>
    <w:rsid w:val="00587211"/>
    <w:rsid w:val="00592235"/>
    <w:rsid w:val="0059510D"/>
    <w:rsid w:val="0059757A"/>
    <w:rsid w:val="005A69F0"/>
    <w:rsid w:val="005B0499"/>
    <w:rsid w:val="005B13B1"/>
    <w:rsid w:val="005B166B"/>
    <w:rsid w:val="005B50D5"/>
    <w:rsid w:val="005B54DC"/>
    <w:rsid w:val="005B740F"/>
    <w:rsid w:val="005B7DEE"/>
    <w:rsid w:val="005C0C95"/>
    <w:rsid w:val="005C37C2"/>
    <w:rsid w:val="005C4157"/>
    <w:rsid w:val="005C76A0"/>
    <w:rsid w:val="005D37C3"/>
    <w:rsid w:val="005D6506"/>
    <w:rsid w:val="005E07E4"/>
    <w:rsid w:val="005E2594"/>
    <w:rsid w:val="005E3AEA"/>
    <w:rsid w:val="005E5B12"/>
    <w:rsid w:val="005F0E7D"/>
    <w:rsid w:val="005F727C"/>
    <w:rsid w:val="00602FAD"/>
    <w:rsid w:val="006041EE"/>
    <w:rsid w:val="006042C8"/>
    <w:rsid w:val="00610FA9"/>
    <w:rsid w:val="006166AB"/>
    <w:rsid w:val="00621AC0"/>
    <w:rsid w:val="00622980"/>
    <w:rsid w:val="00623EFF"/>
    <w:rsid w:val="00626881"/>
    <w:rsid w:val="00627250"/>
    <w:rsid w:val="006274EE"/>
    <w:rsid w:val="00630B41"/>
    <w:rsid w:val="00631480"/>
    <w:rsid w:val="00633103"/>
    <w:rsid w:val="006347D8"/>
    <w:rsid w:val="00634D62"/>
    <w:rsid w:val="006353A9"/>
    <w:rsid w:val="006363E8"/>
    <w:rsid w:val="006378F9"/>
    <w:rsid w:val="0065709C"/>
    <w:rsid w:val="00657AB6"/>
    <w:rsid w:val="00661FC1"/>
    <w:rsid w:val="00662B05"/>
    <w:rsid w:val="00666D4C"/>
    <w:rsid w:val="0067247C"/>
    <w:rsid w:val="006778AC"/>
    <w:rsid w:val="00680AD8"/>
    <w:rsid w:val="00681ABF"/>
    <w:rsid w:val="006833DE"/>
    <w:rsid w:val="00685800"/>
    <w:rsid w:val="006866FD"/>
    <w:rsid w:val="006946E6"/>
    <w:rsid w:val="00695B7A"/>
    <w:rsid w:val="006A16B9"/>
    <w:rsid w:val="006A2A7D"/>
    <w:rsid w:val="006A3AF9"/>
    <w:rsid w:val="006B0F29"/>
    <w:rsid w:val="006B1966"/>
    <w:rsid w:val="006B2D4B"/>
    <w:rsid w:val="006B4EC6"/>
    <w:rsid w:val="006B6EA2"/>
    <w:rsid w:val="006B7466"/>
    <w:rsid w:val="006B788B"/>
    <w:rsid w:val="006B7E8A"/>
    <w:rsid w:val="006C1134"/>
    <w:rsid w:val="006C1FA6"/>
    <w:rsid w:val="006C3079"/>
    <w:rsid w:val="006C4158"/>
    <w:rsid w:val="006C7BD8"/>
    <w:rsid w:val="006C7C33"/>
    <w:rsid w:val="006D20E1"/>
    <w:rsid w:val="006F1339"/>
    <w:rsid w:val="006F435A"/>
    <w:rsid w:val="006F4573"/>
    <w:rsid w:val="006F663D"/>
    <w:rsid w:val="007007B1"/>
    <w:rsid w:val="00702AE1"/>
    <w:rsid w:val="00704319"/>
    <w:rsid w:val="00712696"/>
    <w:rsid w:val="00715A7C"/>
    <w:rsid w:val="0072515A"/>
    <w:rsid w:val="0072546A"/>
    <w:rsid w:val="00742056"/>
    <w:rsid w:val="007427BD"/>
    <w:rsid w:val="00751B14"/>
    <w:rsid w:val="007546B8"/>
    <w:rsid w:val="00761A34"/>
    <w:rsid w:val="00766549"/>
    <w:rsid w:val="0077090C"/>
    <w:rsid w:val="00771CD6"/>
    <w:rsid w:val="00772CBA"/>
    <w:rsid w:val="007738B0"/>
    <w:rsid w:val="00774761"/>
    <w:rsid w:val="0077501F"/>
    <w:rsid w:val="00775200"/>
    <w:rsid w:val="0077525F"/>
    <w:rsid w:val="00775AD2"/>
    <w:rsid w:val="00776673"/>
    <w:rsid w:val="00780B17"/>
    <w:rsid w:val="00781080"/>
    <w:rsid w:val="007811B2"/>
    <w:rsid w:val="00782D0D"/>
    <w:rsid w:val="00782DA3"/>
    <w:rsid w:val="00782E4D"/>
    <w:rsid w:val="00783511"/>
    <w:rsid w:val="007851D6"/>
    <w:rsid w:val="00785650"/>
    <w:rsid w:val="007905AD"/>
    <w:rsid w:val="0079172B"/>
    <w:rsid w:val="00792AE3"/>
    <w:rsid w:val="00794CFE"/>
    <w:rsid w:val="007972D4"/>
    <w:rsid w:val="00797384"/>
    <w:rsid w:val="007A6BBB"/>
    <w:rsid w:val="007A6D85"/>
    <w:rsid w:val="007A76B9"/>
    <w:rsid w:val="007B1C0B"/>
    <w:rsid w:val="007B608E"/>
    <w:rsid w:val="007B66FA"/>
    <w:rsid w:val="007B68BF"/>
    <w:rsid w:val="007C0206"/>
    <w:rsid w:val="007C2EB4"/>
    <w:rsid w:val="007C3714"/>
    <w:rsid w:val="007C4668"/>
    <w:rsid w:val="007D1422"/>
    <w:rsid w:val="007D2EA2"/>
    <w:rsid w:val="007D7F30"/>
    <w:rsid w:val="007E2F70"/>
    <w:rsid w:val="007F4A28"/>
    <w:rsid w:val="007F6671"/>
    <w:rsid w:val="007F6869"/>
    <w:rsid w:val="00806996"/>
    <w:rsid w:val="008069BA"/>
    <w:rsid w:val="008079FB"/>
    <w:rsid w:val="0081187E"/>
    <w:rsid w:val="008121A0"/>
    <w:rsid w:val="00812B47"/>
    <w:rsid w:val="00813BF6"/>
    <w:rsid w:val="00820B3C"/>
    <w:rsid w:val="00820DED"/>
    <w:rsid w:val="0082351B"/>
    <w:rsid w:val="00833C68"/>
    <w:rsid w:val="00834F9D"/>
    <w:rsid w:val="0083666A"/>
    <w:rsid w:val="00841874"/>
    <w:rsid w:val="00844D2A"/>
    <w:rsid w:val="0084578F"/>
    <w:rsid w:val="008503DD"/>
    <w:rsid w:val="00855CB6"/>
    <w:rsid w:val="008624AA"/>
    <w:rsid w:val="00862C25"/>
    <w:rsid w:val="00863459"/>
    <w:rsid w:val="00865911"/>
    <w:rsid w:val="0086676B"/>
    <w:rsid w:val="008705D8"/>
    <w:rsid w:val="008736A3"/>
    <w:rsid w:val="00881AE6"/>
    <w:rsid w:val="00882B9F"/>
    <w:rsid w:val="00882C97"/>
    <w:rsid w:val="008840E7"/>
    <w:rsid w:val="0089027D"/>
    <w:rsid w:val="0089407F"/>
    <w:rsid w:val="00894E79"/>
    <w:rsid w:val="008A17D0"/>
    <w:rsid w:val="008A1DA1"/>
    <w:rsid w:val="008A1F5C"/>
    <w:rsid w:val="008A2A33"/>
    <w:rsid w:val="008A3E25"/>
    <w:rsid w:val="008A493C"/>
    <w:rsid w:val="008A4A19"/>
    <w:rsid w:val="008A78D8"/>
    <w:rsid w:val="008B0C83"/>
    <w:rsid w:val="008B2AFA"/>
    <w:rsid w:val="008C3B4F"/>
    <w:rsid w:val="008C502E"/>
    <w:rsid w:val="008C62AB"/>
    <w:rsid w:val="008D10EA"/>
    <w:rsid w:val="008E31BC"/>
    <w:rsid w:val="008E686D"/>
    <w:rsid w:val="008F1A16"/>
    <w:rsid w:val="008F33AB"/>
    <w:rsid w:val="008F4AA3"/>
    <w:rsid w:val="00900717"/>
    <w:rsid w:val="00902AAF"/>
    <w:rsid w:val="009039FE"/>
    <w:rsid w:val="00904913"/>
    <w:rsid w:val="00905FEE"/>
    <w:rsid w:val="009077C2"/>
    <w:rsid w:val="00914828"/>
    <w:rsid w:val="00915975"/>
    <w:rsid w:val="00920100"/>
    <w:rsid w:val="009204AE"/>
    <w:rsid w:val="00922753"/>
    <w:rsid w:val="009276DC"/>
    <w:rsid w:val="009424CD"/>
    <w:rsid w:val="00944C87"/>
    <w:rsid w:val="009458FE"/>
    <w:rsid w:val="00946A25"/>
    <w:rsid w:val="0095118F"/>
    <w:rsid w:val="00952B6C"/>
    <w:rsid w:val="00953C09"/>
    <w:rsid w:val="00954DBD"/>
    <w:rsid w:val="009562F6"/>
    <w:rsid w:val="00961FBA"/>
    <w:rsid w:val="0096672B"/>
    <w:rsid w:val="00967D5E"/>
    <w:rsid w:val="009731EC"/>
    <w:rsid w:val="009778DB"/>
    <w:rsid w:val="0098100D"/>
    <w:rsid w:val="00981DA6"/>
    <w:rsid w:val="00993D57"/>
    <w:rsid w:val="00994B56"/>
    <w:rsid w:val="009A4917"/>
    <w:rsid w:val="009A5B8C"/>
    <w:rsid w:val="009A619F"/>
    <w:rsid w:val="009B3064"/>
    <w:rsid w:val="009C0B29"/>
    <w:rsid w:val="009C14A1"/>
    <w:rsid w:val="009D6EAA"/>
    <w:rsid w:val="009E2231"/>
    <w:rsid w:val="009F28B1"/>
    <w:rsid w:val="009F29DA"/>
    <w:rsid w:val="009F6624"/>
    <w:rsid w:val="00A04001"/>
    <w:rsid w:val="00A12246"/>
    <w:rsid w:val="00A12FAA"/>
    <w:rsid w:val="00A2090F"/>
    <w:rsid w:val="00A210BC"/>
    <w:rsid w:val="00A2192C"/>
    <w:rsid w:val="00A261B9"/>
    <w:rsid w:val="00A30DBB"/>
    <w:rsid w:val="00A31283"/>
    <w:rsid w:val="00A3295A"/>
    <w:rsid w:val="00A339C8"/>
    <w:rsid w:val="00A34731"/>
    <w:rsid w:val="00A34CE0"/>
    <w:rsid w:val="00A471D9"/>
    <w:rsid w:val="00A522F7"/>
    <w:rsid w:val="00A557C9"/>
    <w:rsid w:val="00A56B49"/>
    <w:rsid w:val="00A573E1"/>
    <w:rsid w:val="00A6032C"/>
    <w:rsid w:val="00A6111F"/>
    <w:rsid w:val="00A652FC"/>
    <w:rsid w:val="00A6597F"/>
    <w:rsid w:val="00A67C9A"/>
    <w:rsid w:val="00A74808"/>
    <w:rsid w:val="00A8053A"/>
    <w:rsid w:val="00A818B5"/>
    <w:rsid w:val="00A83C43"/>
    <w:rsid w:val="00A865C5"/>
    <w:rsid w:val="00A94D27"/>
    <w:rsid w:val="00A97CA4"/>
    <w:rsid w:val="00AA3D88"/>
    <w:rsid w:val="00AA7145"/>
    <w:rsid w:val="00AB261A"/>
    <w:rsid w:val="00AB5711"/>
    <w:rsid w:val="00AC2D48"/>
    <w:rsid w:val="00AC32CB"/>
    <w:rsid w:val="00AC38E7"/>
    <w:rsid w:val="00AC49FE"/>
    <w:rsid w:val="00AD6512"/>
    <w:rsid w:val="00AE14FB"/>
    <w:rsid w:val="00AF4641"/>
    <w:rsid w:val="00AF787A"/>
    <w:rsid w:val="00AF7A4B"/>
    <w:rsid w:val="00B007A7"/>
    <w:rsid w:val="00B01BC3"/>
    <w:rsid w:val="00B01E1A"/>
    <w:rsid w:val="00B05502"/>
    <w:rsid w:val="00B06502"/>
    <w:rsid w:val="00B06EB8"/>
    <w:rsid w:val="00B102DE"/>
    <w:rsid w:val="00B1343B"/>
    <w:rsid w:val="00B13A43"/>
    <w:rsid w:val="00B13AF5"/>
    <w:rsid w:val="00B14927"/>
    <w:rsid w:val="00B17669"/>
    <w:rsid w:val="00B23AF8"/>
    <w:rsid w:val="00B3167B"/>
    <w:rsid w:val="00B32632"/>
    <w:rsid w:val="00B3588D"/>
    <w:rsid w:val="00B35AF1"/>
    <w:rsid w:val="00B418B6"/>
    <w:rsid w:val="00B433E9"/>
    <w:rsid w:val="00B44158"/>
    <w:rsid w:val="00B44EC5"/>
    <w:rsid w:val="00B501DA"/>
    <w:rsid w:val="00B51094"/>
    <w:rsid w:val="00B61B85"/>
    <w:rsid w:val="00B620BA"/>
    <w:rsid w:val="00B651B3"/>
    <w:rsid w:val="00B66A17"/>
    <w:rsid w:val="00B66A36"/>
    <w:rsid w:val="00B73601"/>
    <w:rsid w:val="00B755E2"/>
    <w:rsid w:val="00B768A5"/>
    <w:rsid w:val="00B77C91"/>
    <w:rsid w:val="00B77DA9"/>
    <w:rsid w:val="00B802E6"/>
    <w:rsid w:val="00B87F32"/>
    <w:rsid w:val="00B924F7"/>
    <w:rsid w:val="00B97F50"/>
    <w:rsid w:val="00BA2519"/>
    <w:rsid w:val="00BA42C9"/>
    <w:rsid w:val="00BA68D5"/>
    <w:rsid w:val="00BB4EDF"/>
    <w:rsid w:val="00BB7501"/>
    <w:rsid w:val="00BC1ABE"/>
    <w:rsid w:val="00BD1732"/>
    <w:rsid w:val="00BD4CE5"/>
    <w:rsid w:val="00BD72D5"/>
    <w:rsid w:val="00BE24BC"/>
    <w:rsid w:val="00BE5407"/>
    <w:rsid w:val="00BE584F"/>
    <w:rsid w:val="00BF1A59"/>
    <w:rsid w:val="00BF1AC9"/>
    <w:rsid w:val="00BF2356"/>
    <w:rsid w:val="00BF3840"/>
    <w:rsid w:val="00BF3858"/>
    <w:rsid w:val="00BF5069"/>
    <w:rsid w:val="00BF54D3"/>
    <w:rsid w:val="00C001CA"/>
    <w:rsid w:val="00C00553"/>
    <w:rsid w:val="00C0175A"/>
    <w:rsid w:val="00C0281E"/>
    <w:rsid w:val="00C06E05"/>
    <w:rsid w:val="00C1252D"/>
    <w:rsid w:val="00C1324E"/>
    <w:rsid w:val="00C2084B"/>
    <w:rsid w:val="00C20F96"/>
    <w:rsid w:val="00C23772"/>
    <w:rsid w:val="00C27CE4"/>
    <w:rsid w:val="00C30A07"/>
    <w:rsid w:val="00C3398C"/>
    <w:rsid w:val="00C350DE"/>
    <w:rsid w:val="00C35B69"/>
    <w:rsid w:val="00C37691"/>
    <w:rsid w:val="00C3790F"/>
    <w:rsid w:val="00C4582B"/>
    <w:rsid w:val="00C5657F"/>
    <w:rsid w:val="00C56E90"/>
    <w:rsid w:val="00C57322"/>
    <w:rsid w:val="00C62A92"/>
    <w:rsid w:val="00C6754C"/>
    <w:rsid w:val="00C72407"/>
    <w:rsid w:val="00C8293C"/>
    <w:rsid w:val="00C83490"/>
    <w:rsid w:val="00C856CD"/>
    <w:rsid w:val="00C85A3F"/>
    <w:rsid w:val="00C86BB9"/>
    <w:rsid w:val="00C8763A"/>
    <w:rsid w:val="00C95C64"/>
    <w:rsid w:val="00CA37CF"/>
    <w:rsid w:val="00CA69B0"/>
    <w:rsid w:val="00CB0CA7"/>
    <w:rsid w:val="00CB1DD0"/>
    <w:rsid w:val="00CB286E"/>
    <w:rsid w:val="00CB4D66"/>
    <w:rsid w:val="00CB6DE2"/>
    <w:rsid w:val="00CC2DEB"/>
    <w:rsid w:val="00CC3F08"/>
    <w:rsid w:val="00CC5B60"/>
    <w:rsid w:val="00CC63DF"/>
    <w:rsid w:val="00CD783C"/>
    <w:rsid w:val="00CE1F9E"/>
    <w:rsid w:val="00CE37B6"/>
    <w:rsid w:val="00CE5574"/>
    <w:rsid w:val="00CF40EA"/>
    <w:rsid w:val="00CF5265"/>
    <w:rsid w:val="00CF5586"/>
    <w:rsid w:val="00CF7D20"/>
    <w:rsid w:val="00D05917"/>
    <w:rsid w:val="00D108BA"/>
    <w:rsid w:val="00D11489"/>
    <w:rsid w:val="00D117F7"/>
    <w:rsid w:val="00D11B4D"/>
    <w:rsid w:val="00D14F2F"/>
    <w:rsid w:val="00D15DBC"/>
    <w:rsid w:val="00D16FE6"/>
    <w:rsid w:val="00D17FA1"/>
    <w:rsid w:val="00D2594D"/>
    <w:rsid w:val="00D328AF"/>
    <w:rsid w:val="00D329B6"/>
    <w:rsid w:val="00D32D11"/>
    <w:rsid w:val="00D35989"/>
    <w:rsid w:val="00D36E90"/>
    <w:rsid w:val="00D41AD6"/>
    <w:rsid w:val="00D461C3"/>
    <w:rsid w:val="00D50F3C"/>
    <w:rsid w:val="00D510BE"/>
    <w:rsid w:val="00D51F5A"/>
    <w:rsid w:val="00D5629A"/>
    <w:rsid w:val="00D56D1E"/>
    <w:rsid w:val="00D62DD1"/>
    <w:rsid w:val="00D64BDF"/>
    <w:rsid w:val="00D65639"/>
    <w:rsid w:val="00D66EF6"/>
    <w:rsid w:val="00D726A9"/>
    <w:rsid w:val="00D7335D"/>
    <w:rsid w:val="00D73E2F"/>
    <w:rsid w:val="00D750A6"/>
    <w:rsid w:val="00D82014"/>
    <w:rsid w:val="00D841E7"/>
    <w:rsid w:val="00D84505"/>
    <w:rsid w:val="00D90021"/>
    <w:rsid w:val="00D91A3A"/>
    <w:rsid w:val="00D93133"/>
    <w:rsid w:val="00D93461"/>
    <w:rsid w:val="00D97A42"/>
    <w:rsid w:val="00DA4494"/>
    <w:rsid w:val="00DA619D"/>
    <w:rsid w:val="00DB2AB9"/>
    <w:rsid w:val="00DB2B5E"/>
    <w:rsid w:val="00DB3492"/>
    <w:rsid w:val="00DB3DAE"/>
    <w:rsid w:val="00DB5D93"/>
    <w:rsid w:val="00DB6D53"/>
    <w:rsid w:val="00DB735B"/>
    <w:rsid w:val="00DC0002"/>
    <w:rsid w:val="00DC10C6"/>
    <w:rsid w:val="00DC4AAC"/>
    <w:rsid w:val="00DC596A"/>
    <w:rsid w:val="00DD02FE"/>
    <w:rsid w:val="00DD3010"/>
    <w:rsid w:val="00DD3352"/>
    <w:rsid w:val="00DD766F"/>
    <w:rsid w:val="00DD7E96"/>
    <w:rsid w:val="00DE0732"/>
    <w:rsid w:val="00DE41EC"/>
    <w:rsid w:val="00DE7CE8"/>
    <w:rsid w:val="00DF099C"/>
    <w:rsid w:val="00DF17E3"/>
    <w:rsid w:val="00DF228B"/>
    <w:rsid w:val="00DF2CDB"/>
    <w:rsid w:val="00DF362F"/>
    <w:rsid w:val="00DF4EEE"/>
    <w:rsid w:val="00DF707E"/>
    <w:rsid w:val="00E1036E"/>
    <w:rsid w:val="00E11AC0"/>
    <w:rsid w:val="00E12BCD"/>
    <w:rsid w:val="00E12CA3"/>
    <w:rsid w:val="00E137FD"/>
    <w:rsid w:val="00E15B0D"/>
    <w:rsid w:val="00E16CC0"/>
    <w:rsid w:val="00E34B22"/>
    <w:rsid w:val="00E34BE2"/>
    <w:rsid w:val="00E366F2"/>
    <w:rsid w:val="00E3720B"/>
    <w:rsid w:val="00E424FC"/>
    <w:rsid w:val="00E500D4"/>
    <w:rsid w:val="00E54780"/>
    <w:rsid w:val="00E55A85"/>
    <w:rsid w:val="00E57B6D"/>
    <w:rsid w:val="00E61D7B"/>
    <w:rsid w:val="00E64A9A"/>
    <w:rsid w:val="00E7098D"/>
    <w:rsid w:val="00E717BF"/>
    <w:rsid w:val="00E723E9"/>
    <w:rsid w:val="00E74F20"/>
    <w:rsid w:val="00E774EC"/>
    <w:rsid w:val="00E82120"/>
    <w:rsid w:val="00E82A41"/>
    <w:rsid w:val="00E835B7"/>
    <w:rsid w:val="00E85CA0"/>
    <w:rsid w:val="00E8764A"/>
    <w:rsid w:val="00E9022F"/>
    <w:rsid w:val="00E97812"/>
    <w:rsid w:val="00EA2569"/>
    <w:rsid w:val="00EA3DD7"/>
    <w:rsid w:val="00EA501E"/>
    <w:rsid w:val="00EB199B"/>
    <w:rsid w:val="00EB52B2"/>
    <w:rsid w:val="00EC062B"/>
    <w:rsid w:val="00EC0FB6"/>
    <w:rsid w:val="00EC1F95"/>
    <w:rsid w:val="00EC3734"/>
    <w:rsid w:val="00EC42DB"/>
    <w:rsid w:val="00EC545C"/>
    <w:rsid w:val="00EC64C0"/>
    <w:rsid w:val="00EC6E79"/>
    <w:rsid w:val="00ED5E8C"/>
    <w:rsid w:val="00ED7BA4"/>
    <w:rsid w:val="00EE095E"/>
    <w:rsid w:val="00EE589C"/>
    <w:rsid w:val="00EF1B2B"/>
    <w:rsid w:val="00EF20A2"/>
    <w:rsid w:val="00F01B35"/>
    <w:rsid w:val="00F048C7"/>
    <w:rsid w:val="00F07113"/>
    <w:rsid w:val="00F102A5"/>
    <w:rsid w:val="00F1560F"/>
    <w:rsid w:val="00F17E4E"/>
    <w:rsid w:val="00F20D0A"/>
    <w:rsid w:val="00F43C53"/>
    <w:rsid w:val="00F46EF9"/>
    <w:rsid w:val="00F47C4F"/>
    <w:rsid w:val="00F53F36"/>
    <w:rsid w:val="00F57B21"/>
    <w:rsid w:val="00F57F8A"/>
    <w:rsid w:val="00F60A88"/>
    <w:rsid w:val="00F617A3"/>
    <w:rsid w:val="00F61E37"/>
    <w:rsid w:val="00F638B5"/>
    <w:rsid w:val="00F65139"/>
    <w:rsid w:val="00F72733"/>
    <w:rsid w:val="00F7311A"/>
    <w:rsid w:val="00F74E6F"/>
    <w:rsid w:val="00F81762"/>
    <w:rsid w:val="00F817DF"/>
    <w:rsid w:val="00F839BD"/>
    <w:rsid w:val="00F86413"/>
    <w:rsid w:val="00F876E6"/>
    <w:rsid w:val="00F91127"/>
    <w:rsid w:val="00F94441"/>
    <w:rsid w:val="00F949FF"/>
    <w:rsid w:val="00F957B6"/>
    <w:rsid w:val="00F95962"/>
    <w:rsid w:val="00F96E48"/>
    <w:rsid w:val="00F9748C"/>
    <w:rsid w:val="00FA1B59"/>
    <w:rsid w:val="00FA34B9"/>
    <w:rsid w:val="00FA3BE0"/>
    <w:rsid w:val="00FA4609"/>
    <w:rsid w:val="00FB3F97"/>
    <w:rsid w:val="00FB48F5"/>
    <w:rsid w:val="00FB7EA9"/>
    <w:rsid w:val="00FC7918"/>
    <w:rsid w:val="00FC7A4F"/>
    <w:rsid w:val="00FD0624"/>
    <w:rsid w:val="00FD10EA"/>
    <w:rsid w:val="00FD4D8E"/>
    <w:rsid w:val="00FE0B5B"/>
    <w:rsid w:val="00FE3D8A"/>
    <w:rsid w:val="00FE62E5"/>
    <w:rsid w:val="00FE66CA"/>
    <w:rsid w:val="00FF2E68"/>
    <w:rsid w:val="00FF4066"/>
    <w:rsid w:val="00FF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09"/>
    <w:pPr>
      <w:spacing w:before="120" w:after="120"/>
    </w:pPr>
    <w:rPr>
      <w:rFonts w:ascii="Arial" w:hAnsi="Arial" w:cs="Arial"/>
      <w:sz w:val="18"/>
      <w:szCs w:val="24"/>
      <w:lang w:eastAsia="en-US"/>
    </w:rPr>
  </w:style>
  <w:style w:type="paragraph" w:styleId="Ttulo1">
    <w:name w:val="heading 1"/>
    <w:basedOn w:val="Normal"/>
    <w:next w:val="Normal"/>
    <w:link w:val="Ttulo1Char"/>
    <w:uiPriority w:val="99"/>
    <w:qFormat/>
    <w:rsid w:val="00D90021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D9002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D90021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0A4636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har"/>
    <w:uiPriority w:val="99"/>
    <w:qFormat/>
    <w:rsid w:val="000A4636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8A1F5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Ttulo2Char">
    <w:name w:val="Título 2 Char"/>
    <w:basedOn w:val="Fontepargpadro"/>
    <w:link w:val="Ttulo2"/>
    <w:uiPriority w:val="99"/>
    <w:semiHidden/>
    <w:locked/>
    <w:rsid w:val="008A1F5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8A1F5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Ttulo4Char">
    <w:name w:val="Título 4 Char"/>
    <w:basedOn w:val="Fontepargpadro"/>
    <w:link w:val="Ttulo4"/>
    <w:uiPriority w:val="99"/>
    <w:locked/>
    <w:rsid w:val="000A4636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0A4636"/>
    <w:rPr>
      <w:rFonts w:ascii="Cambria" w:hAnsi="Cambria" w:cs="Times New Roman"/>
      <w:color w:val="243F60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rsid w:val="00360CB9"/>
    <w:pPr>
      <w:spacing w:line="360" w:lineRule="auto"/>
    </w:pPr>
    <w:rPr>
      <w:b/>
    </w:rPr>
  </w:style>
  <w:style w:type="paragraph" w:styleId="Sumrio2">
    <w:name w:val="toc 2"/>
    <w:basedOn w:val="Normal"/>
    <w:next w:val="Normal"/>
    <w:autoRedefine/>
    <w:uiPriority w:val="39"/>
    <w:rsid w:val="00360CB9"/>
    <w:pPr>
      <w:spacing w:line="360" w:lineRule="auto"/>
      <w:ind w:left="240"/>
    </w:pPr>
  </w:style>
  <w:style w:type="paragraph" w:styleId="Sumrio3">
    <w:name w:val="toc 3"/>
    <w:basedOn w:val="Normal"/>
    <w:next w:val="Normal"/>
    <w:autoRedefine/>
    <w:uiPriority w:val="99"/>
    <w:rsid w:val="00360CB9"/>
    <w:pPr>
      <w:spacing w:line="360" w:lineRule="auto"/>
      <w:ind w:left="480"/>
    </w:pPr>
  </w:style>
  <w:style w:type="paragraph" w:styleId="Sumrio4">
    <w:name w:val="toc 4"/>
    <w:basedOn w:val="Normal"/>
    <w:next w:val="Normal"/>
    <w:autoRedefine/>
    <w:uiPriority w:val="99"/>
    <w:rsid w:val="00360CB9"/>
    <w:pPr>
      <w:spacing w:line="360" w:lineRule="auto"/>
      <w:ind w:left="720"/>
    </w:pPr>
  </w:style>
  <w:style w:type="paragraph" w:styleId="Sumrio5">
    <w:name w:val="toc 5"/>
    <w:basedOn w:val="Normal"/>
    <w:next w:val="Normal"/>
    <w:autoRedefine/>
    <w:uiPriority w:val="99"/>
    <w:semiHidden/>
    <w:rsid w:val="00360CB9"/>
    <w:pPr>
      <w:spacing w:line="360" w:lineRule="auto"/>
      <w:ind w:left="960"/>
    </w:pPr>
  </w:style>
  <w:style w:type="character" w:styleId="Hyperlink">
    <w:name w:val="Hyperlink"/>
    <w:basedOn w:val="Fontepargpadro"/>
    <w:uiPriority w:val="99"/>
    <w:rsid w:val="00360CB9"/>
    <w:rPr>
      <w:rFonts w:cs="Times New Roman"/>
      <w:color w:val="0000FF"/>
      <w:u w:val="single"/>
    </w:rPr>
  </w:style>
  <w:style w:type="paragraph" w:customStyle="1" w:styleId="AxureTOCHeading">
    <w:name w:val="AxureTOCHeading"/>
    <w:basedOn w:val="Normal"/>
    <w:uiPriority w:val="99"/>
    <w:rsid w:val="007B1C0B"/>
    <w:pPr>
      <w:spacing w:before="360"/>
      <w:jc w:val="center"/>
    </w:pPr>
    <w:rPr>
      <w:b/>
      <w:color w:val="404040"/>
      <w:sz w:val="24"/>
    </w:rPr>
  </w:style>
  <w:style w:type="paragraph" w:customStyle="1" w:styleId="AxureHeading1">
    <w:name w:val="AxureHeading1"/>
    <w:basedOn w:val="Normal"/>
    <w:uiPriority w:val="99"/>
    <w:rsid w:val="00FA4609"/>
    <w:pPr>
      <w:numPr>
        <w:numId w:val="4"/>
      </w:numPr>
      <w:spacing w:after="240"/>
    </w:pPr>
    <w:rPr>
      <w:b/>
      <w:color w:val="404040"/>
      <w:sz w:val="28"/>
    </w:rPr>
  </w:style>
  <w:style w:type="paragraph" w:customStyle="1" w:styleId="AxureHeading2">
    <w:name w:val="AxureHeading2"/>
    <w:basedOn w:val="Normal"/>
    <w:uiPriority w:val="99"/>
    <w:rsid w:val="00FA4609"/>
    <w:pPr>
      <w:numPr>
        <w:ilvl w:val="1"/>
        <w:numId w:val="4"/>
      </w:numPr>
    </w:pPr>
    <w:rPr>
      <w:b/>
      <w:color w:val="404040"/>
      <w:sz w:val="26"/>
    </w:rPr>
  </w:style>
  <w:style w:type="paragraph" w:customStyle="1" w:styleId="AxureHeading3">
    <w:name w:val="AxureHeading3"/>
    <w:basedOn w:val="Normal"/>
    <w:uiPriority w:val="99"/>
    <w:rsid w:val="00FA4609"/>
    <w:pPr>
      <w:numPr>
        <w:ilvl w:val="2"/>
        <w:numId w:val="4"/>
      </w:numPr>
      <w:spacing w:before="240"/>
    </w:pPr>
    <w:rPr>
      <w:b/>
      <w:color w:val="404040"/>
      <w:sz w:val="20"/>
    </w:rPr>
  </w:style>
  <w:style w:type="paragraph" w:customStyle="1" w:styleId="AxureHeading4">
    <w:name w:val="AxureHeading4"/>
    <w:basedOn w:val="Normal"/>
    <w:uiPriority w:val="99"/>
    <w:rsid w:val="00FA4609"/>
    <w:pPr>
      <w:numPr>
        <w:ilvl w:val="3"/>
        <w:numId w:val="4"/>
      </w:numPr>
      <w:spacing w:before="240"/>
    </w:pPr>
    <w:rPr>
      <w:b/>
      <w:i/>
      <w:color w:val="404040"/>
      <w:sz w:val="20"/>
    </w:rPr>
  </w:style>
  <w:style w:type="paragraph" w:customStyle="1" w:styleId="AxureTableHeaderText">
    <w:name w:val="AxureTableHeaderText"/>
    <w:basedOn w:val="Normal"/>
    <w:uiPriority w:val="99"/>
    <w:rsid w:val="004D04E9"/>
    <w:pPr>
      <w:spacing w:before="60" w:after="60"/>
    </w:pPr>
    <w:rPr>
      <w:b/>
      <w:sz w:val="16"/>
    </w:rPr>
  </w:style>
  <w:style w:type="paragraph" w:customStyle="1" w:styleId="AxureTableNormalText">
    <w:name w:val="AxureTableNormalText"/>
    <w:basedOn w:val="Normal"/>
    <w:uiPriority w:val="99"/>
    <w:rsid w:val="00FB48F5"/>
    <w:pPr>
      <w:spacing w:before="60" w:after="60"/>
    </w:pPr>
    <w:rPr>
      <w:sz w:val="16"/>
    </w:rPr>
  </w:style>
  <w:style w:type="paragraph" w:customStyle="1" w:styleId="AxureHeadingBasic">
    <w:name w:val="AxureHeadingBasic"/>
    <w:basedOn w:val="Normal"/>
    <w:uiPriority w:val="99"/>
    <w:rsid w:val="00FA4609"/>
    <w:pPr>
      <w:spacing w:before="240"/>
    </w:pPr>
    <w:rPr>
      <w:b/>
      <w:color w:val="404040"/>
      <w:u w:val="single"/>
    </w:rPr>
  </w:style>
  <w:style w:type="paragraph" w:styleId="MapadoDocumento">
    <w:name w:val="Document Map"/>
    <w:basedOn w:val="Normal"/>
    <w:link w:val="MapadoDocumentoChar"/>
    <w:uiPriority w:val="99"/>
    <w:semiHidden/>
    <w:rsid w:val="00D900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8A1F5C"/>
    <w:rPr>
      <w:rFonts w:cs="Arial"/>
      <w:sz w:val="2"/>
      <w:lang w:val="en-US" w:eastAsia="en-US"/>
    </w:rPr>
  </w:style>
  <w:style w:type="table" w:styleId="Tabelacomgrade">
    <w:name w:val="Table Grid"/>
    <w:basedOn w:val="Tabelanormal"/>
    <w:uiPriority w:val="99"/>
    <w:rsid w:val="00D90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rsid w:val="007D142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7D1422"/>
    <w:rPr>
      <w:rFonts w:ascii="Tahoma" w:hAnsi="Tahoma" w:cs="Tahoma"/>
      <w:sz w:val="16"/>
      <w:szCs w:val="16"/>
    </w:rPr>
  </w:style>
  <w:style w:type="table" w:customStyle="1" w:styleId="AxureTableStyle">
    <w:name w:val="AxureTableStyle"/>
    <w:uiPriority w:val="99"/>
    <w:rsid w:val="00050CE1"/>
    <w:rPr>
      <w:rFonts w:ascii="Arial" w:hAnsi="Arial"/>
      <w:sz w:val="16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72" w:type="dxa"/>
        <w:bottom w:w="0" w:type="dxa"/>
        <w:right w:w="72" w:type="dxa"/>
      </w:tblCellMar>
    </w:tblPr>
    <w:trPr>
      <w:cantSplit/>
    </w:trPr>
    <w:tcPr>
      <w:shd w:val="clear" w:color="auto" w:fill="FFFFFF"/>
    </w:tcPr>
  </w:style>
  <w:style w:type="paragraph" w:customStyle="1" w:styleId="AxureImageParagraph">
    <w:name w:val="AxureImageParagraph"/>
    <w:basedOn w:val="Normal"/>
    <w:uiPriority w:val="99"/>
    <w:rsid w:val="00FA3BE0"/>
    <w:pPr>
      <w:jc w:val="center"/>
    </w:pPr>
  </w:style>
  <w:style w:type="paragraph" w:styleId="SemEspaamento">
    <w:name w:val="No Spacing"/>
    <w:link w:val="SemEspaamentoChar"/>
    <w:uiPriority w:val="99"/>
    <w:qFormat/>
    <w:rsid w:val="00093BE1"/>
    <w:rPr>
      <w:rFonts w:ascii="Calibri" w:hAnsi="Calibri"/>
      <w:sz w:val="22"/>
      <w:szCs w:val="22"/>
      <w:lang w:val="en-US" w:eastAsia="en-US"/>
    </w:rPr>
  </w:style>
  <w:style w:type="character" w:customStyle="1" w:styleId="SemEspaamentoChar">
    <w:name w:val="Sem Espaçamento Char"/>
    <w:basedOn w:val="Fontepargpadro"/>
    <w:link w:val="SemEspaamento"/>
    <w:uiPriority w:val="99"/>
    <w:locked/>
    <w:rsid w:val="00093BE1"/>
    <w:rPr>
      <w:rFonts w:ascii="Calibri" w:hAnsi="Calibri"/>
      <w:sz w:val="22"/>
      <w:szCs w:val="22"/>
      <w:lang w:val="en-US" w:eastAsia="en-US" w:bidi="ar-SA"/>
    </w:rPr>
  </w:style>
  <w:style w:type="paragraph" w:styleId="Cabealho">
    <w:name w:val="header"/>
    <w:basedOn w:val="Normal"/>
    <w:link w:val="CabealhoChar"/>
    <w:uiPriority w:val="99"/>
    <w:rsid w:val="00093BE1"/>
    <w:pPr>
      <w:tabs>
        <w:tab w:val="center" w:pos="4680"/>
        <w:tab w:val="right" w:pos="9360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93BE1"/>
    <w:rPr>
      <w:rFonts w:ascii="Arial" w:hAnsi="Arial" w:cs="Arial"/>
      <w:sz w:val="24"/>
      <w:szCs w:val="24"/>
    </w:rPr>
  </w:style>
  <w:style w:type="paragraph" w:styleId="Rodap">
    <w:name w:val="footer"/>
    <w:basedOn w:val="Normal"/>
    <w:link w:val="RodapChar"/>
    <w:uiPriority w:val="99"/>
    <w:rsid w:val="00093BE1"/>
    <w:pPr>
      <w:tabs>
        <w:tab w:val="center" w:pos="4680"/>
        <w:tab w:val="right" w:pos="9360"/>
      </w:tabs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locked/>
    <w:rsid w:val="00093BE1"/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8840E7"/>
    <w:rPr>
      <w:rFonts w:cs="Times New Roman"/>
      <w:color w:val="808080"/>
    </w:rPr>
  </w:style>
  <w:style w:type="paragraph" w:customStyle="1" w:styleId="AxureHiddenParagraph">
    <w:name w:val="AxureHiddenParagraph"/>
    <w:basedOn w:val="Normal"/>
    <w:uiPriority w:val="99"/>
    <w:rsid w:val="001F06B5"/>
    <w:pPr>
      <w:spacing w:before="0" w:after="0"/>
    </w:pPr>
    <w:rPr>
      <w:sz w:val="2"/>
    </w:rPr>
  </w:style>
  <w:style w:type="paragraph" w:styleId="CabealhodoSumrio">
    <w:name w:val="TOC Heading"/>
    <w:basedOn w:val="Ttulo1"/>
    <w:next w:val="Normal"/>
    <w:uiPriority w:val="39"/>
    <w:unhideWhenUsed/>
    <w:qFormat/>
    <w:rsid w:val="002411F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argrafodaLista">
    <w:name w:val="List Paragraph"/>
    <w:basedOn w:val="Normal"/>
    <w:uiPriority w:val="34"/>
    <w:qFormat/>
    <w:rsid w:val="007F6869"/>
    <w:pPr>
      <w:ind w:left="720"/>
      <w:contextualSpacing/>
    </w:pPr>
  </w:style>
  <w:style w:type="paragraph" w:customStyle="1" w:styleId="xmsoheader">
    <w:name w:val="x_msoheader"/>
    <w:basedOn w:val="Normal"/>
    <w:rsid w:val="0077525F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pt-BR"/>
    </w:rPr>
  </w:style>
  <w:style w:type="character" w:customStyle="1" w:styleId="apple-converted-space">
    <w:name w:val="apple-converted-space"/>
    <w:basedOn w:val="Fontepargpadro"/>
    <w:rsid w:val="0077525F"/>
  </w:style>
  <w:style w:type="character" w:styleId="Nmerodepgina">
    <w:name w:val="page number"/>
    <w:basedOn w:val="Fontepargpadro"/>
    <w:uiPriority w:val="99"/>
    <w:semiHidden/>
    <w:unhideWhenUsed/>
    <w:rsid w:val="00DB2AB9"/>
    <w:rPr>
      <w:rFonts w:ascii="Times New Roman" w:hAnsi="Times New Roman" w:cs="Times New Roman" w:hint="default"/>
    </w:rPr>
  </w:style>
  <w:style w:type="character" w:styleId="Refdecomentrio">
    <w:name w:val="annotation reference"/>
    <w:basedOn w:val="Fontepargpadro"/>
    <w:uiPriority w:val="99"/>
    <w:semiHidden/>
    <w:unhideWhenUsed/>
    <w:rsid w:val="0021085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1085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10850"/>
    <w:rPr>
      <w:rFonts w:ascii="Arial" w:hAnsi="Arial" w:cs="Arial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1085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10850"/>
    <w:rPr>
      <w:rFonts w:ascii="Arial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09"/>
    <w:pPr>
      <w:spacing w:before="120" w:after="120"/>
    </w:pPr>
    <w:rPr>
      <w:rFonts w:ascii="Arial" w:hAnsi="Arial" w:cs="Arial"/>
      <w:sz w:val="18"/>
      <w:szCs w:val="24"/>
      <w:lang w:eastAsia="en-US"/>
    </w:rPr>
  </w:style>
  <w:style w:type="paragraph" w:styleId="Ttulo1">
    <w:name w:val="heading 1"/>
    <w:basedOn w:val="Normal"/>
    <w:next w:val="Normal"/>
    <w:link w:val="Ttulo1Char"/>
    <w:uiPriority w:val="99"/>
    <w:qFormat/>
    <w:rsid w:val="00D90021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D9002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D90021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0A4636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har"/>
    <w:uiPriority w:val="99"/>
    <w:qFormat/>
    <w:rsid w:val="000A4636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8A1F5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Ttulo2Char">
    <w:name w:val="Título 2 Char"/>
    <w:basedOn w:val="Fontepargpadro"/>
    <w:link w:val="Ttulo2"/>
    <w:uiPriority w:val="99"/>
    <w:semiHidden/>
    <w:locked/>
    <w:rsid w:val="008A1F5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8A1F5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Ttulo4Char">
    <w:name w:val="Título 4 Char"/>
    <w:basedOn w:val="Fontepargpadro"/>
    <w:link w:val="Ttulo4"/>
    <w:uiPriority w:val="99"/>
    <w:locked/>
    <w:rsid w:val="000A4636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0A4636"/>
    <w:rPr>
      <w:rFonts w:ascii="Cambria" w:hAnsi="Cambria" w:cs="Times New Roman"/>
      <w:color w:val="243F60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rsid w:val="00360CB9"/>
    <w:pPr>
      <w:spacing w:line="360" w:lineRule="auto"/>
    </w:pPr>
    <w:rPr>
      <w:b/>
    </w:rPr>
  </w:style>
  <w:style w:type="paragraph" w:styleId="Sumrio2">
    <w:name w:val="toc 2"/>
    <w:basedOn w:val="Normal"/>
    <w:next w:val="Normal"/>
    <w:autoRedefine/>
    <w:uiPriority w:val="39"/>
    <w:rsid w:val="00360CB9"/>
    <w:pPr>
      <w:spacing w:line="360" w:lineRule="auto"/>
      <w:ind w:left="240"/>
    </w:pPr>
  </w:style>
  <w:style w:type="paragraph" w:styleId="Sumrio3">
    <w:name w:val="toc 3"/>
    <w:basedOn w:val="Normal"/>
    <w:next w:val="Normal"/>
    <w:autoRedefine/>
    <w:uiPriority w:val="99"/>
    <w:rsid w:val="00360CB9"/>
    <w:pPr>
      <w:spacing w:line="360" w:lineRule="auto"/>
      <w:ind w:left="480"/>
    </w:pPr>
  </w:style>
  <w:style w:type="paragraph" w:styleId="Sumrio4">
    <w:name w:val="toc 4"/>
    <w:basedOn w:val="Normal"/>
    <w:next w:val="Normal"/>
    <w:autoRedefine/>
    <w:uiPriority w:val="99"/>
    <w:rsid w:val="00360CB9"/>
    <w:pPr>
      <w:spacing w:line="360" w:lineRule="auto"/>
      <w:ind w:left="720"/>
    </w:pPr>
  </w:style>
  <w:style w:type="paragraph" w:styleId="Sumrio5">
    <w:name w:val="toc 5"/>
    <w:basedOn w:val="Normal"/>
    <w:next w:val="Normal"/>
    <w:autoRedefine/>
    <w:uiPriority w:val="99"/>
    <w:semiHidden/>
    <w:rsid w:val="00360CB9"/>
    <w:pPr>
      <w:spacing w:line="360" w:lineRule="auto"/>
      <w:ind w:left="960"/>
    </w:pPr>
  </w:style>
  <w:style w:type="character" w:styleId="Hyperlink">
    <w:name w:val="Hyperlink"/>
    <w:basedOn w:val="Fontepargpadro"/>
    <w:uiPriority w:val="99"/>
    <w:rsid w:val="00360CB9"/>
    <w:rPr>
      <w:rFonts w:cs="Times New Roman"/>
      <w:color w:val="0000FF"/>
      <w:u w:val="single"/>
    </w:rPr>
  </w:style>
  <w:style w:type="paragraph" w:customStyle="1" w:styleId="AxureTOCHeading">
    <w:name w:val="AxureTOCHeading"/>
    <w:basedOn w:val="Normal"/>
    <w:uiPriority w:val="99"/>
    <w:rsid w:val="007B1C0B"/>
    <w:pPr>
      <w:spacing w:before="360"/>
      <w:jc w:val="center"/>
    </w:pPr>
    <w:rPr>
      <w:b/>
      <w:color w:val="404040"/>
      <w:sz w:val="24"/>
    </w:rPr>
  </w:style>
  <w:style w:type="paragraph" w:customStyle="1" w:styleId="AxureHeading1">
    <w:name w:val="AxureHeading1"/>
    <w:basedOn w:val="Normal"/>
    <w:uiPriority w:val="99"/>
    <w:rsid w:val="00FA4609"/>
    <w:pPr>
      <w:numPr>
        <w:numId w:val="4"/>
      </w:numPr>
      <w:spacing w:after="240"/>
    </w:pPr>
    <w:rPr>
      <w:b/>
      <w:color w:val="404040"/>
      <w:sz w:val="28"/>
    </w:rPr>
  </w:style>
  <w:style w:type="paragraph" w:customStyle="1" w:styleId="AxureHeading2">
    <w:name w:val="AxureHeading2"/>
    <w:basedOn w:val="Normal"/>
    <w:uiPriority w:val="99"/>
    <w:rsid w:val="00FA4609"/>
    <w:pPr>
      <w:numPr>
        <w:ilvl w:val="1"/>
        <w:numId w:val="4"/>
      </w:numPr>
    </w:pPr>
    <w:rPr>
      <w:b/>
      <w:color w:val="404040"/>
      <w:sz w:val="26"/>
    </w:rPr>
  </w:style>
  <w:style w:type="paragraph" w:customStyle="1" w:styleId="AxureHeading3">
    <w:name w:val="AxureHeading3"/>
    <w:basedOn w:val="Normal"/>
    <w:uiPriority w:val="99"/>
    <w:rsid w:val="00FA4609"/>
    <w:pPr>
      <w:numPr>
        <w:ilvl w:val="2"/>
        <w:numId w:val="4"/>
      </w:numPr>
      <w:spacing w:before="240"/>
    </w:pPr>
    <w:rPr>
      <w:b/>
      <w:color w:val="404040"/>
      <w:sz w:val="20"/>
    </w:rPr>
  </w:style>
  <w:style w:type="paragraph" w:customStyle="1" w:styleId="AxureHeading4">
    <w:name w:val="AxureHeading4"/>
    <w:basedOn w:val="Normal"/>
    <w:uiPriority w:val="99"/>
    <w:rsid w:val="00FA4609"/>
    <w:pPr>
      <w:numPr>
        <w:ilvl w:val="3"/>
        <w:numId w:val="4"/>
      </w:numPr>
      <w:spacing w:before="240"/>
    </w:pPr>
    <w:rPr>
      <w:b/>
      <w:i/>
      <w:color w:val="404040"/>
      <w:sz w:val="20"/>
    </w:rPr>
  </w:style>
  <w:style w:type="paragraph" w:customStyle="1" w:styleId="AxureTableHeaderText">
    <w:name w:val="AxureTableHeaderText"/>
    <w:basedOn w:val="Normal"/>
    <w:uiPriority w:val="99"/>
    <w:rsid w:val="004D04E9"/>
    <w:pPr>
      <w:spacing w:before="60" w:after="60"/>
    </w:pPr>
    <w:rPr>
      <w:b/>
      <w:sz w:val="16"/>
    </w:rPr>
  </w:style>
  <w:style w:type="paragraph" w:customStyle="1" w:styleId="AxureTableNormalText">
    <w:name w:val="AxureTableNormalText"/>
    <w:basedOn w:val="Normal"/>
    <w:uiPriority w:val="99"/>
    <w:rsid w:val="00FB48F5"/>
    <w:pPr>
      <w:spacing w:before="60" w:after="60"/>
    </w:pPr>
    <w:rPr>
      <w:sz w:val="16"/>
    </w:rPr>
  </w:style>
  <w:style w:type="paragraph" w:customStyle="1" w:styleId="AxureHeadingBasic">
    <w:name w:val="AxureHeadingBasic"/>
    <w:basedOn w:val="Normal"/>
    <w:uiPriority w:val="99"/>
    <w:rsid w:val="00FA4609"/>
    <w:pPr>
      <w:spacing w:before="240"/>
    </w:pPr>
    <w:rPr>
      <w:b/>
      <w:color w:val="404040"/>
      <w:u w:val="single"/>
    </w:rPr>
  </w:style>
  <w:style w:type="paragraph" w:styleId="MapadoDocumento">
    <w:name w:val="Document Map"/>
    <w:basedOn w:val="Normal"/>
    <w:link w:val="MapadoDocumentoChar"/>
    <w:uiPriority w:val="99"/>
    <w:semiHidden/>
    <w:rsid w:val="00D900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8A1F5C"/>
    <w:rPr>
      <w:rFonts w:cs="Arial"/>
      <w:sz w:val="2"/>
      <w:lang w:val="en-US" w:eastAsia="en-US"/>
    </w:rPr>
  </w:style>
  <w:style w:type="table" w:styleId="Tabelacomgrade">
    <w:name w:val="Table Grid"/>
    <w:basedOn w:val="Tabelanormal"/>
    <w:uiPriority w:val="99"/>
    <w:rsid w:val="00D90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rsid w:val="007D142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7D1422"/>
    <w:rPr>
      <w:rFonts w:ascii="Tahoma" w:hAnsi="Tahoma" w:cs="Tahoma"/>
      <w:sz w:val="16"/>
      <w:szCs w:val="16"/>
    </w:rPr>
  </w:style>
  <w:style w:type="table" w:customStyle="1" w:styleId="AxureTableStyle">
    <w:name w:val="AxureTableStyle"/>
    <w:uiPriority w:val="99"/>
    <w:rsid w:val="00050CE1"/>
    <w:rPr>
      <w:rFonts w:ascii="Arial" w:hAnsi="Arial"/>
      <w:sz w:val="16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72" w:type="dxa"/>
        <w:bottom w:w="0" w:type="dxa"/>
        <w:right w:w="72" w:type="dxa"/>
      </w:tblCellMar>
    </w:tblPr>
    <w:trPr>
      <w:cantSplit/>
    </w:trPr>
    <w:tcPr>
      <w:shd w:val="clear" w:color="auto" w:fill="FFFFFF"/>
    </w:tcPr>
  </w:style>
  <w:style w:type="paragraph" w:customStyle="1" w:styleId="AxureImageParagraph">
    <w:name w:val="AxureImageParagraph"/>
    <w:basedOn w:val="Normal"/>
    <w:uiPriority w:val="99"/>
    <w:rsid w:val="00FA3BE0"/>
    <w:pPr>
      <w:jc w:val="center"/>
    </w:pPr>
  </w:style>
  <w:style w:type="paragraph" w:styleId="SemEspaamento">
    <w:name w:val="No Spacing"/>
    <w:link w:val="SemEspaamentoChar"/>
    <w:uiPriority w:val="99"/>
    <w:qFormat/>
    <w:rsid w:val="00093BE1"/>
    <w:rPr>
      <w:rFonts w:ascii="Calibri" w:hAnsi="Calibri"/>
      <w:sz w:val="22"/>
      <w:szCs w:val="22"/>
      <w:lang w:val="en-US" w:eastAsia="en-US"/>
    </w:rPr>
  </w:style>
  <w:style w:type="character" w:customStyle="1" w:styleId="SemEspaamentoChar">
    <w:name w:val="Sem Espaçamento Char"/>
    <w:basedOn w:val="Fontepargpadro"/>
    <w:link w:val="SemEspaamento"/>
    <w:uiPriority w:val="99"/>
    <w:locked/>
    <w:rsid w:val="00093BE1"/>
    <w:rPr>
      <w:rFonts w:ascii="Calibri" w:hAnsi="Calibri"/>
      <w:sz w:val="22"/>
      <w:szCs w:val="22"/>
      <w:lang w:val="en-US" w:eastAsia="en-US" w:bidi="ar-SA"/>
    </w:rPr>
  </w:style>
  <w:style w:type="paragraph" w:styleId="Cabealho">
    <w:name w:val="header"/>
    <w:basedOn w:val="Normal"/>
    <w:link w:val="CabealhoChar"/>
    <w:uiPriority w:val="99"/>
    <w:rsid w:val="00093BE1"/>
    <w:pPr>
      <w:tabs>
        <w:tab w:val="center" w:pos="4680"/>
        <w:tab w:val="right" w:pos="9360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93BE1"/>
    <w:rPr>
      <w:rFonts w:ascii="Arial" w:hAnsi="Arial" w:cs="Arial"/>
      <w:sz w:val="24"/>
      <w:szCs w:val="24"/>
    </w:rPr>
  </w:style>
  <w:style w:type="paragraph" w:styleId="Rodap">
    <w:name w:val="footer"/>
    <w:basedOn w:val="Normal"/>
    <w:link w:val="RodapChar"/>
    <w:uiPriority w:val="99"/>
    <w:rsid w:val="00093BE1"/>
    <w:pPr>
      <w:tabs>
        <w:tab w:val="center" w:pos="4680"/>
        <w:tab w:val="right" w:pos="9360"/>
      </w:tabs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locked/>
    <w:rsid w:val="00093BE1"/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8840E7"/>
    <w:rPr>
      <w:rFonts w:cs="Times New Roman"/>
      <w:color w:val="808080"/>
    </w:rPr>
  </w:style>
  <w:style w:type="paragraph" w:customStyle="1" w:styleId="AxureHiddenParagraph">
    <w:name w:val="AxureHiddenParagraph"/>
    <w:basedOn w:val="Normal"/>
    <w:uiPriority w:val="99"/>
    <w:rsid w:val="001F06B5"/>
    <w:pPr>
      <w:spacing w:before="0" w:after="0"/>
    </w:pPr>
    <w:rPr>
      <w:sz w:val="2"/>
    </w:rPr>
  </w:style>
  <w:style w:type="paragraph" w:styleId="CabealhodoSumrio">
    <w:name w:val="TOC Heading"/>
    <w:basedOn w:val="Ttulo1"/>
    <w:next w:val="Normal"/>
    <w:uiPriority w:val="39"/>
    <w:unhideWhenUsed/>
    <w:qFormat/>
    <w:rsid w:val="002411F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argrafodaLista">
    <w:name w:val="List Paragraph"/>
    <w:basedOn w:val="Normal"/>
    <w:uiPriority w:val="34"/>
    <w:qFormat/>
    <w:rsid w:val="007F6869"/>
    <w:pPr>
      <w:ind w:left="720"/>
      <w:contextualSpacing/>
    </w:pPr>
  </w:style>
  <w:style w:type="paragraph" w:customStyle="1" w:styleId="xmsoheader">
    <w:name w:val="x_msoheader"/>
    <w:basedOn w:val="Normal"/>
    <w:rsid w:val="0077525F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pt-BR"/>
    </w:rPr>
  </w:style>
  <w:style w:type="character" w:customStyle="1" w:styleId="apple-converted-space">
    <w:name w:val="apple-converted-space"/>
    <w:basedOn w:val="Fontepargpadro"/>
    <w:rsid w:val="0077525F"/>
  </w:style>
  <w:style w:type="character" w:styleId="Nmerodepgina">
    <w:name w:val="page number"/>
    <w:basedOn w:val="Fontepargpadro"/>
    <w:uiPriority w:val="99"/>
    <w:semiHidden/>
    <w:unhideWhenUsed/>
    <w:rsid w:val="00DB2AB9"/>
    <w:rPr>
      <w:rFonts w:ascii="Times New Roman" w:hAnsi="Times New Roman" w:cs="Times New Roman" w:hint="default"/>
    </w:rPr>
  </w:style>
  <w:style w:type="character" w:styleId="Refdecomentrio">
    <w:name w:val="annotation reference"/>
    <w:basedOn w:val="Fontepargpadro"/>
    <w:uiPriority w:val="99"/>
    <w:semiHidden/>
    <w:unhideWhenUsed/>
    <w:rsid w:val="0021085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1085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10850"/>
    <w:rPr>
      <w:rFonts w:ascii="Arial" w:hAnsi="Arial" w:cs="Arial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1085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10850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.hunt\AppData\Local\Temp\315c31ec-09d6-49e5-9158-2e9e98120a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CCDD-6EEE-4411-8225-701435C7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315c31ec-09d6-49e5-9158-2e9e98120a01.dot</Template>
  <TotalTime>3558</TotalTime>
  <Pages>7</Pages>
  <Words>254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The Specification</vt:lpstr>
    </vt:vector>
  </TitlesOfParts>
  <Company>Axure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Specification</dc:title>
  <dc:creator>[Your Name]</dc:creator>
  <cp:lastModifiedBy>Daniel Ribeiro Bueno</cp:lastModifiedBy>
  <cp:revision>176</cp:revision>
  <cp:lastPrinted>2014-11-11T18:11:00Z</cp:lastPrinted>
  <dcterms:created xsi:type="dcterms:W3CDTF">2016-02-10T17:44:00Z</dcterms:created>
  <dcterms:modified xsi:type="dcterms:W3CDTF">2016-07-15T14:56:00Z</dcterms:modified>
</cp:coreProperties>
</file>